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0F204" w14:textId="77777777" w:rsidR="00360114" w:rsidRPr="00361BF4" w:rsidRDefault="00911D2C" w:rsidP="007B57A0">
      <w:pPr>
        <w:pStyle w:val="Titel"/>
      </w:pPr>
      <w:r>
        <w:t>Inschrijfstaat</w:t>
      </w:r>
      <w:r w:rsidR="0055284A" w:rsidRPr="00361BF4">
        <w:rPr>
          <w:lang w:val="x-none"/>
        </w:rPr>
        <w:t xml:space="preserve"> </w:t>
      </w:r>
    </w:p>
    <w:p w14:paraId="02415295" w14:textId="77777777" w:rsidR="00A45E7F" w:rsidRPr="007B57A0" w:rsidRDefault="0055284A" w:rsidP="007B57A0">
      <w:r w:rsidRPr="007B57A0">
        <w:t>(</w:t>
      </w:r>
      <w:r w:rsidR="00911D2C" w:rsidRPr="007B57A0">
        <w:t>deze inschrijfstaat</w:t>
      </w:r>
      <w:r w:rsidRPr="007B57A0">
        <w:t xml:space="preserve"> dient volledig ingevuld en ondertekend te worden)</w:t>
      </w:r>
    </w:p>
    <w:p w14:paraId="1F09CA6A" w14:textId="77777777" w:rsidR="00A45E7F" w:rsidRPr="00361BF4" w:rsidRDefault="00A45E7F" w:rsidP="007B57A0"/>
    <w:p w14:paraId="0386F014" w14:textId="5924C3B0" w:rsidR="0094126C" w:rsidRPr="00361BF4" w:rsidRDefault="0094126C" w:rsidP="007B57A0">
      <w:r w:rsidRPr="00361BF4">
        <w:t>De prijs wordt volledig bepa</w:t>
      </w:r>
      <w:r w:rsidR="00ED4F31">
        <w:t>ald door het uitbrengen van de i</w:t>
      </w:r>
      <w:r w:rsidRPr="00361BF4">
        <w:t>nschrijving. Concreet houdt dit in dat er slechts</w:t>
      </w:r>
      <w:r w:rsidR="00ED4F31">
        <w:t xml:space="preserve"> één</w:t>
      </w:r>
      <w:r w:rsidRPr="00361BF4">
        <w:t xml:space="preserve"> </w:t>
      </w:r>
      <w:r w:rsidR="00ED4F31">
        <w:t>(</w:t>
      </w:r>
      <w:r w:rsidRPr="00361BF4">
        <w:t>1</w:t>
      </w:r>
      <w:r w:rsidR="00ED4F31">
        <w:t>)</w:t>
      </w:r>
      <w:r w:rsidRPr="00361BF4">
        <w:t xml:space="preserve"> gelegenheid wordt gegeven om een zo scherp mogelijke aanbieding uit te brengen. De prijs wordt opgeven in euro’s, exclusief BTW. U dient het prijsformulier geheel in te vullen. Indien er een onderdeel is waar u geen kosten voor in rekenin</w:t>
      </w:r>
      <w:r w:rsidR="00B129F3">
        <w:t xml:space="preserve">g brengt, dan vult u € 0,- in. </w:t>
      </w:r>
      <w:r w:rsidRPr="00361BF4">
        <w:t>De opgegeven prijzen per onderdeel worden bij elkaar opgeteld tot een totaalprijs ten behoeve van de vergelijking van de Inschrijvingen.</w:t>
      </w:r>
    </w:p>
    <w:p w14:paraId="6AB4D075" w14:textId="727429A6" w:rsidR="00A45E7F" w:rsidRDefault="00ED4F31" w:rsidP="007B57A0">
      <w:r>
        <w:t>De aanbestedende dienst</w:t>
      </w:r>
      <w:r w:rsidR="00361BF4" w:rsidRPr="00361BF4">
        <w:t xml:space="preserve"> </w:t>
      </w:r>
      <w:r w:rsidR="00A45E7F" w:rsidRPr="00361BF4">
        <w:t>verzoek u vriendelijk doch dringend om volgens onderstaand format uw offerte in te dienen en behoudt zich het recht voor om</w:t>
      </w:r>
      <w:r w:rsidR="00B129F3">
        <w:t xml:space="preserve"> </w:t>
      </w:r>
      <w:r>
        <w:t>inschrijvingen</w:t>
      </w:r>
      <w:r w:rsidR="00A45E7F" w:rsidRPr="00361BF4">
        <w:t xml:space="preserve"> die niet conform </w:t>
      </w:r>
      <w:r w:rsidR="007D6381" w:rsidRPr="00361BF4">
        <w:t>dit</w:t>
      </w:r>
      <w:r w:rsidR="00A45E7F" w:rsidRPr="00361BF4">
        <w:t xml:space="preserve"> format worden opgesteld te weigeren. Algemene kosten worden niet geaccepteerd! Uw prijs dient all-in te zijn.</w:t>
      </w:r>
    </w:p>
    <w:p w14:paraId="573522D2" w14:textId="77777777" w:rsidR="007B57A0" w:rsidRDefault="007B57A0" w:rsidP="007B57A0"/>
    <w:p w14:paraId="2C85A6CF" w14:textId="0A98DD13" w:rsidR="007B57A0" w:rsidRPr="00361BF4" w:rsidRDefault="007B57A0" w:rsidP="007B57A0">
      <w:r w:rsidRPr="007B57A0">
        <w:t>Er kunnen door de inschrijver en/of opdrachtnemer geen rechten worden ontleend aan de opgegeven</w:t>
      </w:r>
      <w:r>
        <w:t xml:space="preserve"> fictieve </w:t>
      </w:r>
      <w:r w:rsidRPr="007B57A0">
        <w:t>hoeveelheden per jaar voor de verschillende hieronder weergegeven onderdelen. De 10% regeling zoals genoemd in §35 lid 5 van de UAV 2012 is niet van toepassing.</w:t>
      </w:r>
    </w:p>
    <w:p w14:paraId="35AE0440" w14:textId="77777777" w:rsidR="00095059" w:rsidRPr="00361BF4" w:rsidRDefault="00095059" w:rsidP="007B57A0"/>
    <w:p w14:paraId="6FE5ECBB" w14:textId="77777777" w:rsidR="00EF1ED3" w:rsidRPr="00ED4F31" w:rsidRDefault="00EF1ED3" w:rsidP="007B57A0">
      <w:pPr>
        <w:rPr>
          <w:rStyle w:val="Zwaar"/>
        </w:rPr>
      </w:pPr>
      <w:r w:rsidRPr="00ED4F31">
        <w:rPr>
          <w:rStyle w:val="Zwaar"/>
        </w:rPr>
        <w:t xml:space="preserve">Prijsoverzicht correctief onderhoud  </w:t>
      </w:r>
    </w:p>
    <w:p w14:paraId="62B7A7D6" w14:textId="4B3C289B" w:rsidR="00EF1ED3" w:rsidRPr="00361BF4" w:rsidRDefault="00EF1ED3" w:rsidP="007B57A0">
      <w:r w:rsidRPr="00361BF4">
        <w:t xml:space="preserve">Hierin worden </w:t>
      </w:r>
      <w:r w:rsidRPr="00BD6B91">
        <w:t xml:space="preserve">de in </w:t>
      </w:r>
      <w:r w:rsidR="00DD5A3F" w:rsidRPr="00BD6B91">
        <w:t>t</w:t>
      </w:r>
      <w:r w:rsidRPr="00BD6B91">
        <w:t>e dienen</w:t>
      </w:r>
      <w:r w:rsidRPr="00361BF4">
        <w:t xml:space="preserve"> prijzen opgegeven voor het correctief onderhoud en verrekenprijzen voor het vervangen van onderdelen.</w:t>
      </w:r>
    </w:p>
    <w:p w14:paraId="3AAE97C8" w14:textId="77777777" w:rsidR="00EF1ED3" w:rsidRPr="00361BF4" w:rsidRDefault="00EF1ED3" w:rsidP="007B57A0"/>
    <w:p w14:paraId="5701A1BB" w14:textId="33AE5FDC" w:rsidR="00EF1ED3" w:rsidRPr="00ED4F31" w:rsidRDefault="00EF1ED3" w:rsidP="007B57A0">
      <w:pPr>
        <w:rPr>
          <w:rStyle w:val="Zwaar"/>
        </w:rPr>
      </w:pPr>
      <w:bookmarkStart w:id="0" w:name="_Toc415480919"/>
      <w:r w:rsidRPr="00ED4F31">
        <w:rPr>
          <w:rStyle w:val="Zwaar"/>
        </w:rPr>
        <w:t>1 tabel storingskosten</w:t>
      </w:r>
      <w:bookmarkEnd w:id="0"/>
    </w:p>
    <w:p w14:paraId="74A6671C" w14:textId="77777777" w:rsidR="00EF1ED3" w:rsidRPr="00361BF4" w:rsidRDefault="00EF1ED3" w:rsidP="007B57A0"/>
    <w:p w14:paraId="70F760F8" w14:textId="77777777" w:rsidR="00727966" w:rsidRPr="00361BF4" w:rsidRDefault="00EF1ED3" w:rsidP="007B57A0">
      <w:bookmarkStart w:id="1" w:name="_Ref320880082"/>
      <w:r w:rsidRPr="00361BF4">
        <w:t>Storingskosten:</w:t>
      </w:r>
      <w:r w:rsidR="00034A2E">
        <w:t xml:space="preserve"> </w:t>
      </w:r>
      <w:r w:rsidRPr="00361BF4">
        <w:fldChar w:fldCharType="begin"/>
      </w:r>
      <w:r w:rsidRPr="00361BF4">
        <w:instrText xml:space="preserve"> REF _Ref329849208 \h  \* MERGEFORMAT </w:instrText>
      </w:r>
      <w:r w:rsidRPr="00361BF4">
        <w:fldChar w:fldCharType="separate"/>
      </w:r>
      <w:r w:rsidR="00727966" w:rsidRPr="00727966">
        <w:t>inclusief</w:t>
      </w:r>
      <w:r w:rsidR="00727966" w:rsidRPr="00361BF4">
        <w:t xml:space="preserve"> materieel, arbeidsloon en voorrijkosten.</w:t>
      </w:r>
    </w:p>
    <w:p w14:paraId="46A0A73F" w14:textId="41A117F9" w:rsidR="00EF1ED3" w:rsidRDefault="00727966" w:rsidP="007B57A0">
      <w:r w:rsidRPr="00727966">
        <w:t>Tabel</w:t>
      </w:r>
      <w:r w:rsidR="00B129F3">
        <w:rPr>
          <w:rFonts w:eastAsia="PMingLiU"/>
          <w:bCs/>
          <w:color w:val="365F91"/>
        </w:rPr>
        <w:t xml:space="preserve"> </w:t>
      </w:r>
      <w:r w:rsidRPr="00361BF4">
        <w:rPr>
          <w:rFonts w:eastAsia="PMingLiU"/>
          <w:bCs/>
          <w:color w:val="365F91"/>
        </w:rPr>
        <w:t>1</w:t>
      </w:r>
      <w:r w:rsidR="00EF1ED3" w:rsidRPr="00361BF4">
        <w:fldChar w:fldCharType="end"/>
      </w:r>
      <w:r w:rsidR="00EF1ED3" w:rsidRPr="00361BF4">
        <w:t xml:space="preserve"> wordt een opgave gevraagd van de vaste kosten die gemaakt worden voor het oplossen van alle gemelde storingen, </w:t>
      </w:r>
      <w:bookmarkStart w:id="2" w:name="_Ref329849208"/>
      <w:r w:rsidR="00EF1ED3" w:rsidRPr="00361BF4">
        <w:t>inclusief materieel, arbeidsloon en voorrijkosten.</w:t>
      </w:r>
    </w:p>
    <w:p w14:paraId="7FB3F4CF" w14:textId="77777777" w:rsidR="00ED4F31" w:rsidRPr="00361BF4" w:rsidRDefault="00ED4F31" w:rsidP="007B57A0"/>
    <w:p w14:paraId="1C3CF774" w14:textId="0DC41D9F" w:rsidR="00EF1ED3" w:rsidRPr="00361BF4" w:rsidRDefault="00EF1ED3" w:rsidP="007B57A0">
      <w:bookmarkStart w:id="3" w:name="_Ref365971265"/>
      <w:r w:rsidRPr="00361BF4">
        <w:t>Tabe</w:t>
      </w:r>
      <w:r w:rsidR="00B129F3">
        <w:t xml:space="preserve">l </w:t>
      </w:r>
      <w:r w:rsidRPr="00361BF4">
        <w:t>1</w:t>
      </w:r>
      <w:bookmarkEnd w:id="2"/>
      <w:bookmarkEnd w:id="3"/>
    </w:p>
    <w:tbl>
      <w:tblPr>
        <w:tblStyle w:val="Tabelraster"/>
        <w:tblW w:w="5476" w:type="pct"/>
        <w:tblLook w:val="05E0" w:firstRow="1" w:lastRow="1" w:firstColumn="1" w:lastColumn="1" w:noHBand="0" w:noVBand="1"/>
      </w:tblPr>
      <w:tblGrid>
        <w:gridCol w:w="733"/>
        <w:gridCol w:w="3471"/>
        <w:gridCol w:w="1137"/>
        <w:gridCol w:w="1430"/>
        <w:gridCol w:w="1558"/>
        <w:gridCol w:w="1843"/>
      </w:tblGrid>
      <w:tr w:rsidR="00EF1ED3" w:rsidRPr="00361BF4" w14:paraId="43B8E3C0" w14:textId="77777777" w:rsidTr="00BD6B91">
        <w:tc>
          <w:tcPr>
            <w:tcW w:w="360" w:type="pct"/>
          </w:tcPr>
          <w:p w14:paraId="69EDCF44" w14:textId="77777777" w:rsidR="00EF1ED3" w:rsidRPr="00ED4F31" w:rsidRDefault="00EF1ED3" w:rsidP="007B57A0">
            <w:r w:rsidRPr="00ED4F31">
              <w:t>Post nr.</w:t>
            </w:r>
          </w:p>
        </w:tc>
        <w:tc>
          <w:tcPr>
            <w:tcW w:w="1706" w:type="pct"/>
          </w:tcPr>
          <w:p w14:paraId="63355165" w14:textId="77777777" w:rsidR="00EF1ED3" w:rsidRPr="00ED4F31" w:rsidRDefault="00EF1ED3" w:rsidP="007B57A0">
            <w:r w:rsidRPr="00ED4F31">
              <w:t>Omschrijving</w:t>
            </w:r>
          </w:p>
        </w:tc>
        <w:tc>
          <w:tcPr>
            <w:tcW w:w="559" w:type="pct"/>
          </w:tcPr>
          <w:p w14:paraId="0F808CE6" w14:textId="77777777" w:rsidR="00EF1ED3" w:rsidRPr="00ED4F31" w:rsidRDefault="00EF1ED3" w:rsidP="007B57A0">
            <w:r w:rsidRPr="00ED4F31">
              <w:t>Eenheid</w:t>
            </w:r>
          </w:p>
        </w:tc>
        <w:tc>
          <w:tcPr>
            <w:tcW w:w="703" w:type="pct"/>
          </w:tcPr>
          <w:p w14:paraId="51AA1B09" w14:textId="55A473BD" w:rsidR="00EF1ED3" w:rsidRPr="00ED4F31" w:rsidRDefault="007B57A0" w:rsidP="007B57A0">
            <w:r>
              <w:t>Fictieve h</w:t>
            </w:r>
            <w:r w:rsidR="00EF1ED3" w:rsidRPr="00ED4F31">
              <w:t>oeveelheid</w:t>
            </w:r>
          </w:p>
        </w:tc>
        <w:tc>
          <w:tcPr>
            <w:tcW w:w="766" w:type="pct"/>
          </w:tcPr>
          <w:p w14:paraId="05DC0D0D" w14:textId="77777777" w:rsidR="00EF1ED3" w:rsidRPr="00ED4F31" w:rsidRDefault="00EF1ED3" w:rsidP="007B57A0">
            <w:r w:rsidRPr="00ED4F31">
              <w:t xml:space="preserve">Prijs per     </w:t>
            </w:r>
          </w:p>
          <w:p w14:paraId="65ED6AF6" w14:textId="77777777" w:rsidR="00EF1ED3" w:rsidRPr="00ED4F31" w:rsidRDefault="00EF1ED3" w:rsidP="007B57A0">
            <w:r w:rsidRPr="00ED4F31">
              <w:t>Eenheid</w:t>
            </w:r>
          </w:p>
        </w:tc>
        <w:tc>
          <w:tcPr>
            <w:tcW w:w="906" w:type="pct"/>
          </w:tcPr>
          <w:p w14:paraId="602D44E5" w14:textId="77777777" w:rsidR="00EF1ED3" w:rsidRPr="00ED4F31" w:rsidRDefault="00EF1ED3" w:rsidP="007B57A0">
            <w:r w:rsidRPr="00ED4F31">
              <w:t>Totaal (per jaar)</w:t>
            </w:r>
          </w:p>
        </w:tc>
      </w:tr>
      <w:tr w:rsidR="00EF1ED3" w:rsidRPr="00361BF4" w14:paraId="022255B9" w14:textId="77777777" w:rsidTr="00BD6B91">
        <w:tc>
          <w:tcPr>
            <w:tcW w:w="360" w:type="pct"/>
          </w:tcPr>
          <w:p w14:paraId="27061F6F" w14:textId="77777777" w:rsidR="00EF1ED3" w:rsidRPr="00361BF4" w:rsidRDefault="00EF1ED3" w:rsidP="007B57A0">
            <w:r w:rsidRPr="00361BF4">
              <w:t>1</w:t>
            </w:r>
          </w:p>
        </w:tc>
        <w:tc>
          <w:tcPr>
            <w:tcW w:w="1706" w:type="pct"/>
          </w:tcPr>
          <w:p w14:paraId="30F0A145" w14:textId="77777777" w:rsidR="00EF1ED3" w:rsidRPr="003648A4" w:rsidRDefault="00EF1ED3" w:rsidP="007B57A0">
            <w:r w:rsidRPr="003648A4">
              <w:t xml:space="preserve">Verhelpen van storingen aan alle genoemde installaties volgens par. </w:t>
            </w:r>
            <w:r w:rsidR="0019644E">
              <w:t>4.2</w:t>
            </w:r>
            <w:r w:rsidRPr="003648A4">
              <w:t>.1</w:t>
            </w:r>
            <w:r w:rsidR="00034A2E" w:rsidRPr="003648A4">
              <w:t xml:space="preserve"> urgente storingen (U1)</w:t>
            </w:r>
          </w:p>
          <w:p w14:paraId="1A679389" w14:textId="77777777" w:rsidR="00EF1ED3" w:rsidRPr="003648A4" w:rsidRDefault="00EF1ED3" w:rsidP="007B57A0">
            <w:r w:rsidRPr="003648A4">
              <w:t xml:space="preserve">Gedurende </w:t>
            </w:r>
            <w:r w:rsidR="00141E20" w:rsidRPr="003648A4">
              <w:t xml:space="preserve">werkdagen op </w:t>
            </w:r>
            <w:r w:rsidRPr="003648A4">
              <w:t>werktijden van 07</w:t>
            </w:r>
            <w:r w:rsidR="00F94FEA" w:rsidRPr="003648A4">
              <w:t>.00</w:t>
            </w:r>
            <w:r w:rsidRPr="003648A4">
              <w:t>-18.00 uur</w:t>
            </w:r>
          </w:p>
        </w:tc>
        <w:tc>
          <w:tcPr>
            <w:tcW w:w="559" w:type="pct"/>
            <w:shd w:val="clear" w:color="auto" w:fill="auto"/>
          </w:tcPr>
          <w:p w14:paraId="12939C7B" w14:textId="77777777" w:rsidR="00EF1ED3" w:rsidRPr="00BD6B91" w:rsidRDefault="00EF1ED3" w:rsidP="007B57A0">
            <w:r w:rsidRPr="00BD6B91">
              <w:t>Storing</w:t>
            </w:r>
          </w:p>
        </w:tc>
        <w:tc>
          <w:tcPr>
            <w:tcW w:w="703" w:type="pct"/>
            <w:shd w:val="clear" w:color="auto" w:fill="auto"/>
          </w:tcPr>
          <w:p w14:paraId="43E6C684" w14:textId="6E8793F3" w:rsidR="00EF1ED3" w:rsidRPr="00BD6B91" w:rsidRDefault="0009037A" w:rsidP="007B57A0">
            <w:r w:rsidRPr="00BD6B91">
              <w:t>80</w:t>
            </w:r>
          </w:p>
        </w:tc>
        <w:tc>
          <w:tcPr>
            <w:tcW w:w="766" w:type="pct"/>
          </w:tcPr>
          <w:p w14:paraId="075A99C3" w14:textId="77777777" w:rsidR="00EF1ED3" w:rsidRPr="00361BF4" w:rsidRDefault="00EF1ED3" w:rsidP="007B57A0">
            <w:r w:rsidRPr="00361BF4">
              <w:t>€</w:t>
            </w:r>
          </w:p>
        </w:tc>
        <w:tc>
          <w:tcPr>
            <w:tcW w:w="906" w:type="pct"/>
          </w:tcPr>
          <w:p w14:paraId="39C97F38" w14:textId="77777777" w:rsidR="00EF1ED3" w:rsidRPr="00361BF4" w:rsidRDefault="00EF1ED3" w:rsidP="007B57A0">
            <w:r w:rsidRPr="00361BF4">
              <w:t>€</w:t>
            </w:r>
          </w:p>
        </w:tc>
      </w:tr>
      <w:tr w:rsidR="00EF1ED3" w:rsidRPr="00361BF4" w14:paraId="507AAB76" w14:textId="77777777" w:rsidTr="00BD6B91">
        <w:tc>
          <w:tcPr>
            <w:tcW w:w="360" w:type="pct"/>
          </w:tcPr>
          <w:p w14:paraId="7A3F4D88" w14:textId="77777777" w:rsidR="00EF1ED3" w:rsidRPr="00361BF4" w:rsidRDefault="00EF1ED3" w:rsidP="007B57A0">
            <w:r w:rsidRPr="00361BF4">
              <w:t>2</w:t>
            </w:r>
          </w:p>
          <w:p w14:paraId="698E4481" w14:textId="77777777" w:rsidR="00EF1ED3" w:rsidRPr="00361BF4" w:rsidRDefault="00EF1ED3" w:rsidP="007B57A0"/>
        </w:tc>
        <w:tc>
          <w:tcPr>
            <w:tcW w:w="1706" w:type="pct"/>
          </w:tcPr>
          <w:p w14:paraId="11E70193" w14:textId="77777777" w:rsidR="003559F2" w:rsidRPr="003648A4" w:rsidRDefault="003559F2" w:rsidP="007B57A0">
            <w:r w:rsidRPr="003648A4">
              <w:t xml:space="preserve">Verhelpen van storingen aan alle genoemde installaties volgens par. </w:t>
            </w:r>
            <w:r w:rsidR="0019644E">
              <w:t>4.2</w:t>
            </w:r>
            <w:r w:rsidR="0019644E" w:rsidRPr="003648A4">
              <w:t xml:space="preserve">.1 </w:t>
            </w:r>
            <w:r w:rsidRPr="003648A4">
              <w:t>urgente storingen (U1)</w:t>
            </w:r>
          </w:p>
          <w:p w14:paraId="66342FC7" w14:textId="77777777" w:rsidR="00EF1ED3" w:rsidRPr="003648A4" w:rsidRDefault="003559F2" w:rsidP="007B57A0">
            <w:r w:rsidRPr="003648A4">
              <w:t>Gedurende werkdagen buiten werktijden van 18.00-07.00 uur</w:t>
            </w:r>
          </w:p>
        </w:tc>
        <w:tc>
          <w:tcPr>
            <w:tcW w:w="559" w:type="pct"/>
            <w:shd w:val="clear" w:color="auto" w:fill="auto"/>
          </w:tcPr>
          <w:p w14:paraId="7B19DB27" w14:textId="77777777" w:rsidR="00EF1ED3" w:rsidRPr="00BD6B91" w:rsidRDefault="00EF1ED3" w:rsidP="007B57A0">
            <w:r w:rsidRPr="00BD6B91">
              <w:t>Storing</w:t>
            </w:r>
          </w:p>
        </w:tc>
        <w:tc>
          <w:tcPr>
            <w:tcW w:w="703" w:type="pct"/>
            <w:shd w:val="clear" w:color="auto" w:fill="auto"/>
          </w:tcPr>
          <w:p w14:paraId="29F95CA8" w14:textId="5CD7C5B5" w:rsidR="00EF1ED3" w:rsidRPr="00BD6B91" w:rsidRDefault="0009037A" w:rsidP="007B57A0">
            <w:r w:rsidRPr="00BD6B91">
              <w:t>95</w:t>
            </w:r>
          </w:p>
        </w:tc>
        <w:tc>
          <w:tcPr>
            <w:tcW w:w="766" w:type="pct"/>
          </w:tcPr>
          <w:p w14:paraId="5E646BAD" w14:textId="77777777" w:rsidR="00EF1ED3" w:rsidRPr="00361BF4" w:rsidRDefault="00EF1ED3" w:rsidP="007B57A0">
            <w:r w:rsidRPr="00361BF4">
              <w:t>€</w:t>
            </w:r>
          </w:p>
        </w:tc>
        <w:tc>
          <w:tcPr>
            <w:tcW w:w="906" w:type="pct"/>
          </w:tcPr>
          <w:p w14:paraId="4D83B319" w14:textId="77777777" w:rsidR="00EF1ED3" w:rsidRPr="00361BF4" w:rsidRDefault="00EF1ED3" w:rsidP="007B57A0">
            <w:r w:rsidRPr="00361BF4">
              <w:t>€</w:t>
            </w:r>
          </w:p>
        </w:tc>
      </w:tr>
      <w:tr w:rsidR="00EF1ED3" w:rsidRPr="00361BF4" w14:paraId="5706B4B6" w14:textId="77777777" w:rsidTr="00BD6B91">
        <w:tc>
          <w:tcPr>
            <w:tcW w:w="360" w:type="pct"/>
          </w:tcPr>
          <w:p w14:paraId="0D109E7E" w14:textId="77777777" w:rsidR="00EF1ED3" w:rsidRPr="00361BF4" w:rsidRDefault="00EF1ED3" w:rsidP="007B57A0">
            <w:r w:rsidRPr="00361BF4">
              <w:t>3</w:t>
            </w:r>
          </w:p>
        </w:tc>
        <w:tc>
          <w:tcPr>
            <w:tcW w:w="1706" w:type="pct"/>
          </w:tcPr>
          <w:p w14:paraId="519D0C55" w14:textId="77777777" w:rsidR="003559F2" w:rsidRPr="003648A4" w:rsidRDefault="003559F2" w:rsidP="007B57A0">
            <w:r w:rsidRPr="003648A4">
              <w:t xml:space="preserve">Verhelpen van storingen aan alle genoemde installaties volgens par. </w:t>
            </w:r>
            <w:r w:rsidR="0019644E">
              <w:t>4.2</w:t>
            </w:r>
            <w:r w:rsidR="0019644E" w:rsidRPr="003648A4">
              <w:t xml:space="preserve">.1 </w:t>
            </w:r>
            <w:r w:rsidRPr="003648A4">
              <w:t>urgente storingen (U1)</w:t>
            </w:r>
          </w:p>
          <w:p w14:paraId="10EEFA70" w14:textId="73A25576" w:rsidR="00EF1ED3" w:rsidRPr="003648A4" w:rsidRDefault="003559F2" w:rsidP="007B57A0">
            <w:r w:rsidRPr="003648A4">
              <w:t>op za-,</w:t>
            </w:r>
            <w:r w:rsidR="00ED4F31">
              <w:t xml:space="preserve"> </w:t>
            </w:r>
            <w:r w:rsidRPr="003648A4">
              <w:t>zon- en feestdagen</w:t>
            </w:r>
          </w:p>
        </w:tc>
        <w:tc>
          <w:tcPr>
            <w:tcW w:w="559" w:type="pct"/>
            <w:shd w:val="clear" w:color="auto" w:fill="auto"/>
          </w:tcPr>
          <w:p w14:paraId="3B0A6132" w14:textId="77777777" w:rsidR="00EF1ED3" w:rsidRPr="00BD6B91" w:rsidRDefault="00EF1ED3" w:rsidP="007B57A0">
            <w:r w:rsidRPr="00BD6B91">
              <w:t>Storing</w:t>
            </w:r>
          </w:p>
        </w:tc>
        <w:tc>
          <w:tcPr>
            <w:tcW w:w="703" w:type="pct"/>
            <w:shd w:val="clear" w:color="auto" w:fill="auto"/>
          </w:tcPr>
          <w:p w14:paraId="183F9215" w14:textId="7507F33A" w:rsidR="00EF1ED3" w:rsidRPr="00BD6B91" w:rsidRDefault="0009037A" w:rsidP="007B57A0">
            <w:r w:rsidRPr="00BD6B91">
              <w:t>75</w:t>
            </w:r>
          </w:p>
        </w:tc>
        <w:tc>
          <w:tcPr>
            <w:tcW w:w="766" w:type="pct"/>
          </w:tcPr>
          <w:p w14:paraId="59D3FE14" w14:textId="77777777" w:rsidR="00EF1ED3" w:rsidRPr="00361BF4" w:rsidRDefault="00EF1ED3" w:rsidP="007B57A0">
            <w:r w:rsidRPr="00361BF4">
              <w:t>€</w:t>
            </w:r>
          </w:p>
        </w:tc>
        <w:tc>
          <w:tcPr>
            <w:tcW w:w="906" w:type="pct"/>
          </w:tcPr>
          <w:p w14:paraId="34C725ED" w14:textId="77777777" w:rsidR="00EF1ED3" w:rsidRPr="00361BF4" w:rsidRDefault="00EF1ED3" w:rsidP="007B57A0">
            <w:r w:rsidRPr="00361BF4">
              <w:t>€</w:t>
            </w:r>
          </w:p>
        </w:tc>
      </w:tr>
      <w:tr w:rsidR="00EF1ED3" w:rsidRPr="00361BF4" w14:paraId="2C0097C1" w14:textId="77777777" w:rsidTr="00BD6B91">
        <w:tc>
          <w:tcPr>
            <w:tcW w:w="360" w:type="pct"/>
          </w:tcPr>
          <w:p w14:paraId="374F8C20" w14:textId="77777777" w:rsidR="00EF1ED3" w:rsidRPr="00361BF4" w:rsidRDefault="00EF1ED3" w:rsidP="007B57A0">
            <w:r w:rsidRPr="00361BF4">
              <w:t>4</w:t>
            </w:r>
          </w:p>
        </w:tc>
        <w:tc>
          <w:tcPr>
            <w:tcW w:w="1706" w:type="pct"/>
          </w:tcPr>
          <w:p w14:paraId="01BF7195" w14:textId="77777777" w:rsidR="003559F2" w:rsidRPr="003648A4" w:rsidRDefault="003559F2" w:rsidP="007B57A0">
            <w:r w:rsidRPr="003648A4">
              <w:t xml:space="preserve">Verhelpen van storingen aan alle genoemde installaties volgens par. </w:t>
            </w:r>
            <w:r w:rsidR="0019644E">
              <w:t>4.2.2</w:t>
            </w:r>
            <w:r w:rsidR="0019644E" w:rsidRPr="003648A4">
              <w:t xml:space="preserve"> </w:t>
            </w:r>
            <w:r w:rsidRPr="003648A4">
              <w:t>niet urgente storingen (U2)</w:t>
            </w:r>
          </w:p>
          <w:p w14:paraId="28751F52" w14:textId="77777777" w:rsidR="003559F2" w:rsidRPr="003648A4" w:rsidRDefault="003559F2" w:rsidP="007B57A0">
            <w:r w:rsidRPr="003648A4">
              <w:t xml:space="preserve">Gedurende werkdagen op werktijden van 18.00 – 07.00 uur </w:t>
            </w:r>
          </w:p>
          <w:p w14:paraId="303F5D7E" w14:textId="77777777" w:rsidR="00EF1ED3" w:rsidRPr="003648A4" w:rsidRDefault="00EF1ED3" w:rsidP="007B57A0"/>
        </w:tc>
        <w:tc>
          <w:tcPr>
            <w:tcW w:w="559" w:type="pct"/>
            <w:shd w:val="clear" w:color="auto" w:fill="auto"/>
          </w:tcPr>
          <w:p w14:paraId="09F266F2" w14:textId="77777777" w:rsidR="00EF1ED3" w:rsidRPr="00BD6B91" w:rsidRDefault="00EF1ED3" w:rsidP="007B57A0">
            <w:r w:rsidRPr="00BD6B91">
              <w:t>Storing</w:t>
            </w:r>
          </w:p>
        </w:tc>
        <w:tc>
          <w:tcPr>
            <w:tcW w:w="703" w:type="pct"/>
            <w:shd w:val="clear" w:color="auto" w:fill="auto"/>
          </w:tcPr>
          <w:p w14:paraId="3363FFEC" w14:textId="53EF85C9" w:rsidR="00EF1ED3" w:rsidRPr="00BD6B91" w:rsidRDefault="0009037A" w:rsidP="007B57A0">
            <w:r w:rsidRPr="00BD6B91">
              <w:t>550</w:t>
            </w:r>
          </w:p>
        </w:tc>
        <w:tc>
          <w:tcPr>
            <w:tcW w:w="766" w:type="pct"/>
          </w:tcPr>
          <w:p w14:paraId="1E5DC871" w14:textId="77777777" w:rsidR="00EF1ED3" w:rsidRPr="00361BF4" w:rsidRDefault="00EF1ED3" w:rsidP="007B57A0">
            <w:r w:rsidRPr="00361BF4">
              <w:t>€</w:t>
            </w:r>
          </w:p>
        </w:tc>
        <w:tc>
          <w:tcPr>
            <w:tcW w:w="906" w:type="pct"/>
          </w:tcPr>
          <w:p w14:paraId="0EDF6A60" w14:textId="77777777" w:rsidR="00EF1ED3" w:rsidRPr="00361BF4" w:rsidRDefault="00EF1ED3" w:rsidP="007B57A0">
            <w:r w:rsidRPr="00361BF4">
              <w:t>€</w:t>
            </w:r>
          </w:p>
        </w:tc>
      </w:tr>
      <w:tr w:rsidR="00EF1ED3" w:rsidRPr="00361BF4" w14:paraId="79C707CC" w14:textId="77777777" w:rsidTr="00BD6B91">
        <w:tc>
          <w:tcPr>
            <w:tcW w:w="4094" w:type="pct"/>
            <w:gridSpan w:val="5"/>
          </w:tcPr>
          <w:p w14:paraId="2DCA8767" w14:textId="77777777" w:rsidR="00EF1ED3" w:rsidRPr="00361BF4" w:rsidRDefault="00EF1ED3" w:rsidP="007B57A0">
            <w:r w:rsidRPr="00361BF4">
              <w:t xml:space="preserve">                                                                      </w:t>
            </w:r>
          </w:p>
          <w:p w14:paraId="4DB94E69" w14:textId="04A7EE3F" w:rsidR="00EF1ED3" w:rsidRPr="00ED4F31" w:rsidRDefault="00EF1ED3" w:rsidP="007B57A0">
            <w:r w:rsidRPr="00ED4F31">
              <w:t>Totaalbedrag voor storingskosten excl. BTW</w:t>
            </w:r>
            <w:r w:rsidR="00F75E8F">
              <w:t xml:space="preserve"> per jaar</w:t>
            </w:r>
          </w:p>
          <w:p w14:paraId="590203BC" w14:textId="77777777" w:rsidR="00EF1ED3" w:rsidRPr="00361BF4" w:rsidRDefault="00EF1ED3" w:rsidP="007B57A0"/>
        </w:tc>
        <w:tc>
          <w:tcPr>
            <w:tcW w:w="906" w:type="pct"/>
          </w:tcPr>
          <w:p w14:paraId="3D562B39" w14:textId="77777777" w:rsidR="00EF1ED3" w:rsidRPr="00361BF4" w:rsidRDefault="00EF1ED3" w:rsidP="007B57A0"/>
          <w:p w14:paraId="2DC50113" w14:textId="77777777" w:rsidR="00EF1ED3" w:rsidRPr="00361BF4" w:rsidRDefault="00EF1ED3" w:rsidP="007B57A0">
            <w:r w:rsidRPr="00361BF4">
              <w:t>€</w:t>
            </w:r>
          </w:p>
        </w:tc>
      </w:tr>
    </w:tbl>
    <w:p w14:paraId="63830B67" w14:textId="77777777" w:rsidR="00EF1ED3" w:rsidRDefault="00EF1ED3" w:rsidP="007B57A0"/>
    <w:p w14:paraId="355956A5" w14:textId="77777777" w:rsidR="00CA7D22" w:rsidRDefault="00CA7D22" w:rsidP="007B57A0"/>
    <w:p w14:paraId="41015BD2" w14:textId="6FF8343D" w:rsidR="00EF1ED3" w:rsidRPr="00ED4F31" w:rsidRDefault="00B129F3" w:rsidP="007B57A0">
      <w:pPr>
        <w:rPr>
          <w:rStyle w:val="Zwaar"/>
        </w:rPr>
      </w:pPr>
      <w:bookmarkStart w:id="4" w:name="_Toc415480920"/>
      <w:bookmarkEnd w:id="1"/>
      <w:r>
        <w:rPr>
          <w:rStyle w:val="Zwaar"/>
        </w:rPr>
        <w:lastRenderedPageBreak/>
        <w:t>2</w:t>
      </w:r>
      <w:r>
        <w:rPr>
          <w:rStyle w:val="Zwaar"/>
        </w:rPr>
        <w:tab/>
        <w:t xml:space="preserve"> Verreken</w:t>
      </w:r>
      <w:r w:rsidR="00EF1ED3" w:rsidRPr="00ED4F31">
        <w:rPr>
          <w:rStyle w:val="Zwaar"/>
        </w:rPr>
        <w:t>prijzen te vervangen onderdelen gemalen</w:t>
      </w:r>
      <w:bookmarkEnd w:id="4"/>
    </w:p>
    <w:p w14:paraId="6C2C616D" w14:textId="77777777" w:rsidR="00EF1ED3" w:rsidRDefault="00EF1ED3" w:rsidP="007B57A0"/>
    <w:p w14:paraId="76285A66" w14:textId="0520F7D0" w:rsidR="00CE25A6" w:rsidRPr="00361BF4" w:rsidRDefault="00CE25A6" w:rsidP="007B57A0">
      <w:r>
        <w:t>Voor het vervangen van pompen geldt:</w:t>
      </w:r>
    </w:p>
    <w:p w14:paraId="40A07140" w14:textId="21A8F6C3" w:rsidR="00CE25A6" w:rsidRDefault="00024290" w:rsidP="00CE25A6">
      <w:pPr>
        <w:pStyle w:val="Geenafstand"/>
        <w:numPr>
          <w:ilvl w:val="0"/>
          <w:numId w:val="3"/>
        </w:numPr>
      </w:pPr>
      <w:r>
        <w:t>De</w:t>
      </w:r>
      <w:r w:rsidR="00CE25A6">
        <w:t xml:space="preserve"> te vervangen p</w:t>
      </w:r>
      <w:r w:rsidR="00CE25A6" w:rsidRPr="000A4BBC">
        <w:t xml:space="preserve">ompen </w:t>
      </w:r>
      <w:r w:rsidR="00CE25A6">
        <w:t>hebben een verstoppingsvrij ontwerp met schroefwaaier,</w:t>
      </w:r>
      <w:r w:rsidR="00CE25A6" w:rsidRPr="000A4BBC">
        <w:t xml:space="preserve"> geschikt voor </w:t>
      </w:r>
      <w:r w:rsidR="00CE25A6">
        <w:t xml:space="preserve">het verpompen van onbehandeld rioolwater. </w:t>
      </w:r>
    </w:p>
    <w:p w14:paraId="662575FF" w14:textId="3A035CEF" w:rsidR="00CE25A6" w:rsidRDefault="00CE25A6" w:rsidP="00CE25A6">
      <w:pPr>
        <w:pStyle w:val="Geenafstand"/>
        <w:numPr>
          <w:ilvl w:val="0"/>
          <w:numId w:val="3"/>
        </w:numPr>
      </w:pPr>
      <w:r>
        <w:t>Het debiet is gelijk aan de bestaande pomp.</w:t>
      </w:r>
    </w:p>
    <w:p w14:paraId="462C97FF" w14:textId="77777777" w:rsidR="00CE25A6" w:rsidRDefault="00CE25A6" w:rsidP="00CE25A6">
      <w:pPr>
        <w:pStyle w:val="Geenafstand"/>
        <w:numPr>
          <w:ilvl w:val="0"/>
          <w:numId w:val="3"/>
        </w:numPr>
      </w:pPr>
      <w:r>
        <w:t xml:space="preserve">De pompen zijn voorzien van twee identieke </w:t>
      </w:r>
      <w:proofErr w:type="spellStart"/>
      <w:r>
        <w:t>mechanical</w:t>
      </w:r>
      <w:proofErr w:type="spellEnd"/>
      <w:r>
        <w:t xml:space="preserve"> </w:t>
      </w:r>
      <w:proofErr w:type="spellStart"/>
      <w:r>
        <w:t>seals</w:t>
      </w:r>
      <w:proofErr w:type="spellEnd"/>
      <w:r>
        <w:t xml:space="preserve"> tussen het pomphuis en motor, materiaal </w:t>
      </w:r>
      <w:proofErr w:type="spellStart"/>
      <w:r>
        <w:t>tungstencarbite</w:t>
      </w:r>
      <w:proofErr w:type="spellEnd"/>
      <w:r>
        <w:t xml:space="preserve">/ </w:t>
      </w:r>
      <w:proofErr w:type="spellStart"/>
      <w:r>
        <w:t>silitiumcarbite</w:t>
      </w:r>
      <w:proofErr w:type="spellEnd"/>
      <w:r>
        <w:t>.</w:t>
      </w:r>
    </w:p>
    <w:p w14:paraId="5E1AD47F" w14:textId="5650BD76" w:rsidR="00EF1ED3" w:rsidRDefault="00CE25A6" w:rsidP="00CE25A6">
      <w:pPr>
        <w:pStyle w:val="Geenafstand"/>
        <w:numPr>
          <w:ilvl w:val="0"/>
          <w:numId w:val="3"/>
        </w:numPr>
      </w:pPr>
      <w:r>
        <w:t>De pompen hebben een voedingskabel van 10 m1.</w:t>
      </w:r>
    </w:p>
    <w:p w14:paraId="60DBB329" w14:textId="77777777" w:rsidR="00CE25A6" w:rsidRPr="00361BF4" w:rsidRDefault="00CE25A6" w:rsidP="00CE25A6">
      <w:pPr>
        <w:pStyle w:val="Geenafstand"/>
      </w:pPr>
    </w:p>
    <w:p w14:paraId="4656E9DF" w14:textId="1FD70C98" w:rsidR="00EF1ED3" w:rsidRPr="00361BF4" w:rsidRDefault="00EF1ED3" w:rsidP="007B57A0">
      <w:r w:rsidRPr="00361BF4">
        <w:t xml:space="preserve">In </w:t>
      </w:r>
      <w:r w:rsidRPr="00B129F3">
        <w:fldChar w:fldCharType="begin"/>
      </w:r>
      <w:r w:rsidRPr="00B129F3">
        <w:instrText xml:space="preserve"> REF _Ref412199147 \h </w:instrText>
      </w:r>
      <w:r w:rsidR="00361BF4" w:rsidRPr="00B129F3">
        <w:instrText xml:space="preserve"> \* MERGEFORMAT </w:instrText>
      </w:r>
      <w:r w:rsidRPr="00B129F3">
        <w:fldChar w:fldCharType="separate"/>
      </w:r>
      <w:r w:rsidR="00B129F3">
        <w:rPr>
          <w:rFonts w:eastAsia="PMingLiU"/>
        </w:rPr>
        <w:t xml:space="preserve">Tabel </w:t>
      </w:r>
      <w:r w:rsidR="00727966" w:rsidRPr="00B129F3">
        <w:rPr>
          <w:rFonts w:eastAsia="PMingLiU"/>
        </w:rPr>
        <w:t>2</w:t>
      </w:r>
      <w:r w:rsidRPr="00B129F3">
        <w:fldChar w:fldCharType="end"/>
      </w:r>
      <w:r w:rsidRPr="00361BF4">
        <w:t xml:space="preserve"> wordt aangegeven wat de vaste verrekenprijzen zijn voor de te vervangen onderdelen welke tijdens de storings- en onderhoudswerkzaamheden aangegeven worden om vervangen c.q. vernieuwd te worden. </w:t>
      </w:r>
      <w:r w:rsidRPr="00ED4F31">
        <w:rPr>
          <w:b/>
          <w:u w:val="single"/>
        </w:rPr>
        <w:t>De op te geven bedragen dienen inclusief materiaal, materieel, de benodigde arbeid en voorrijkosten te zijn voor het (terugkomen en) vervangen</w:t>
      </w:r>
      <w:bookmarkStart w:id="5" w:name="_Ref323041830"/>
      <w:r w:rsidRPr="00ED4F31">
        <w:rPr>
          <w:b/>
          <w:u w:val="single"/>
        </w:rPr>
        <w:t xml:space="preserve"> en/of vernieuwen van dit onderdeel</w:t>
      </w:r>
      <w:r w:rsidRPr="00361BF4">
        <w:rPr>
          <w:u w:val="single"/>
        </w:rPr>
        <w:t>.</w:t>
      </w:r>
      <w:r w:rsidRPr="00361BF4">
        <w:t xml:space="preserve"> Onderdelen als handschoenen, werkoveral, papier, zeep etc. behoren tot de “standaard uitrusting” en zijn niet </w:t>
      </w:r>
      <w:proofErr w:type="spellStart"/>
      <w:r w:rsidRPr="00361BF4">
        <w:t>verrekenbaar</w:t>
      </w:r>
      <w:proofErr w:type="spellEnd"/>
      <w:r w:rsidRPr="00361BF4">
        <w:t>.</w:t>
      </w:r>
    </w:p>
    <w:p w14:paraId="0F56F2C5" w14:textId="77777777" w:rsidR="00EF1ED3" w:rsidRPr="00361BF4" w:rsidRDefault="00EF1ED3" w:rsidP="007B57A0"/>
    <w:p w14:paraId="15AC327B" w14:textId="7373957B" w:rsidR="00EF1ED3" w:rsidRPr="00361BF4" w:rsidRDefault="00B129F3" w:rsidP="007B57A0">
      <w:bookmarkStart w:id="6" w:name="_Ref335208746"/>
      <w:bookmarkStart w:id="7" w:name="_Ref412199147"/>
      <w:bookmarkEnd w:id="5"/>
      <w:r>
        <w:t xml:space="preserve">Tabel </w:t>
      </w:r>
      <w:r w:rsidR="00EF1ED3" w:rsidRPr="00361BF4">
        <w:t>2</w:t>
      </w:r>
      <w:bookmarkEnd w:id="6"/>
      <w:bookmarkEnd w:id="7"/>
      <w:r w:rsidR="00EF1ED3" w:rsidRPr="00361BF4">
        <w:t xml:space="preserve"> </w:t>
      </w:r>
    </w:p>
    <w:tbl>
      <w:tblPr>
        <w:tblStyle w:val="Tabelraster"/>
        <w:tblW w:w="5324" w:type="pct"/>
        <w:tblLook w:val="05E0" w:firstRow="1" w:lastRow="1" w:firstColumn="1" w:lastColumn="1" w:noHBand="0" w:noVBand="1"/>
      </w:tblPr>
      <w:tblGrid>
        <w:gridCol w:w="782"/>
        <w:gridCol w:w="3703"/>
        <w:gridCol w:w="882"/>
        <w:gridCol w:w="1381"/>
        <w:gridCol w:w="20"/>
        <w:gridCol w:w="1462"/>
        <w:gridCol w:w="1660"/>
      </w:tblGrid>
      <w:tr w:rsidR="00EF1ED3" w:rsidRPr="00361BF4" w14:paraId="6B7200B1" w14:textId="77777777" w:rsidTr="00CE25A6">
        <w:tc>
          <w:tcPr>
            <w:tcW w:w="396" w:type="pct"/>
          </w:tcPr>
          <w:p w14:paraId="0A195408" w14:textId="77777777" w:rsidR="00EF1ED3" w:rsidRPr="00ED4F31" w:rsidRDefault="00EF1ED3" w:rsidP="007B57A0">
            <w:r w:rsidRPr="00ED4F31">
              <w:br w:type="page"/>
              <w:t>Post nr.</w:t>
            </w:r>
          </w:p>
        </w:tc>
        <w:tc>
          <w:tcPr>
            <w:tcW w:w="1872" w:type="pct"/>
          </w:tcPr>
          <w:p w14:paraId="08B964FE" w14:textId="77777777" w:rsidR="00EF1ED3" w:rsidRPr="00ED4F31" w:rsidRDefault="00EF1ED3" w:rsidP="007B57A0">
            <w:r w:rsidRPr="00ED4F31">
              <w:t>Omschrijving</w:t>
            </w:r>
          </w:p>
        </w:tc>
        <w:tc>
          <w:tcPr>
            <w:tcW w:w="446" w:type="pct"/>
          </w:tcPr>
          <w:p w14:paraId="4B640C96" w14:textId="77777777" w:rsidR="00EF1ED3" w:rsidRPr="00ED4F31" w:rsidRDefault="00EF1ED3" w:rsidP="007B57A0">
            <w:r w:rsidRPr="00ED4F31">
              <w:t>Eenheid</w:t>
            </w:r>
          </w:p>
        </w:tc>
        <w:tc>
          <w:tcPr>
            <w:tcW w:w="708" w:type="pct"/>
            <w:gridSpan w:val="2"/>
          </w:tcPr>
          <w:p w14:paraId="5843A5B1" w14:textId="0AE438B1" w:rsidR="00EF1ED3" w:rsidRPr="00ED4F31" w:rsidRDefault="007B57A0" w:rsidP="007B57A0">
            <w:pPr>
              <w:rPr>
                <w:highlight w:val="yellow"/>
              </w:rPr>
            </w:pPr>
            <w:r>
              <w:t>Fictieve h</w:t>
            </w:r>
            <w:r w:rsidR="00EF1ED3" w:rsidRPr="00ED4F31">
              <w:t>oeveelheid</w:t>
            </w:r>
          </w:p>
        </w:tc>
        <w:tc>
          <w:tcPr>
            <w:tcW w:w="739" w:type="pct"/>
          </w:tcPr>
          <w:p w14:paraId="363850EA" w14:textId="77777777" w:rsidR="00EF1ED3" w:rsidRPr="00ED4F31" w:rsidRDefault="00EF1ED3" w:rsidP="007B57A0">
            <w:r w:rsidRPr="00ED4F31">
              <w:t xml:space="preserve">Prijs per     </w:t>
            </w:r>
          </w:p>
          <w:p w14:paraId="29850424" w14:textId="77777777" w:rsidR="00EF1ED3" w:rsidRPr="00ED4F31" w:rsidRDefault="00EF1ED3" w:rsidP="007B57A0">
            <w:r w:rsidRPr="00ED4F31">
              <w:t>eenheid</w:t>
            </w:r>
          </w:p>
        </w:tc>
        <w:tc>
          <w:tcPr>
            <w:tcW w:w="839" w:type="pct"/>
          </w:tcPr>
          <w:p w14:paraId="7E4BCC56" w14:textId="77777777" w:rsidR="00F75E8F" w:rsidRDefault="00EF1ED3" w:rsidP="007B57A0">
            <w:r w:rsidRPr="00ED4F31">
              <w:t>Prijs totaal</w:t>
            </w:r>
            <w:r w:rsidR="00F75E8F">
              <w:t xml:space="preserve"> </w:t>
            </w:r>
          </w:p>
          <w:p w14:paraId="6EFC9877" w14:textId="3CEAFDB9" w:rsidR="00EF1ED3" w:rsidRPr="00ED4F31" w:rsidRDefault="00F75E8F" w:rsidP="007B57A0">
            <w:r>
              <w:t>(per jaar)</w:t>
            </w:r>
          </w:p>
        </w:tc>
      </w:tr>
      <w:tr w:rsidR="00EF1ED3" w:rsidRPr="00361BF4" w14:paraId="4602B6A5" w14:textId="77777777" w:rsidTr="00CE25A6">
        <w:tc>
          <w:tcPr>
            <w:tcW w:w="396" w:type="pct"/>
          </w:tcPr>
          <w:p w14:paraId="0F91830F" w14:textId="77777777" w:rsidR="00EF1ED3" w:rsidRPr="00361BF4" w:rsidRDefault="00EF1ED3" w:rsidP="007B57A0">
            <w:pPr>
              <w:pStyle w:val="Lijstalinea"/>
              <w:numPr>
                <w:ilvl w:val="0"/>
                <w:numId w:val="1"/>
              </w:numPr>
            </w:pPr>
          </w:p>
        </w:tc>
        <w:tc>
          <w:tcPr>
            <w:tcW w:w="1872" w:type="pct"/>
          </w:tcPr>
          <w:p w14:paraId="5C5D9A8F" w14:textId="77777777" w:rsidR="00EF1ED3" w:rsidRPr="00361BF4" w:rsidRDefault="00EF1ED3" w:rsidP="007B57A0">
            <w:pPr>
              <w:rPr>
                <w:lang w:val="fr-FR"/>
              </w:rPr>
            </w:pPr>
            <w:proofErr w:type="spellStart"/>
            <w:r w:rsidRPr="00361BF4">
              <w:rPr>
                <w:lang w:val="fr-FR"/>
              </w:rPr>
              <w:t>pomp</w:t>
            </w:r>
            <w:proofErr w:type="spellEnd"/>
            <w:r w:rsidRPr="00361BF4">
              <w:rPr>
                <w:lang w:val="fr-FR"/>
              </w:rPr>
              <w:t xml:space="preserve"> type </w:t>
            </w:r>
            <w:proofErr w:type="spellStart"/>
            <w:r w:rsidRPr="00361BF4">
              <w:rPr>
                <w:lang w:val="fr-FR"/>
              </w:rPr>
              <w:t>kanaalwaaier</w:t>
            </w:r>
            <w:proofErr w:type="spellEnd"/>
            <w:r w:rsidRPr="00361BF4">
              <w:rPr>
                <w:lang w:val="fr-FR"/>
              </w:rPr>
              <w:t xml:space="preserve">, vortex </w:t>
            </w:r>
            <w:proofErr w:type="spellStart"/>
            <w:r w:rsidRPr="00361BF4">
              <w:rPr>
                <w:lang w:val="fr-FR"/>
              </w:rPr>
              <w:t>minigemaal</w:t>
            </w:r>
            <w:proofErr w:type="spellEnd"/>
            <w:r w:rsidRPr="00361BF4">
              <w:rPr>
                <w:lang w:val="fr-FR"/>
              </w:rPr>
              <w:t xml:space="preserve"> t/m 1,7 kW</w:t>
            </w:r>
          </w:p>
        </w:tc>
        <w:tc>
          <w:tcPr>
            <w:tcW w:w="446" w:type="pct"/>
          </w:tcPr>
          <w:p w14:paraId="0DFF3E10" w14:textId="77777777" w:rsidR="00EF1ED3" w:rsidRPr="00361BF4" w:rsidRDefault="00EF1ED3" w:rsidP="007B57A0">
            <w:pPr>
              <w:rPr>
                <w:lang w:val="fr-FR"/>
              </w:rPr>
            </w:pPr>
            <w:r w:rsidRPr="00361BF4">
              <w:t>Stuk</w:t>
            </w:r>
          </w:p>
        </w:tc>
        <w:tc>
          <w:tcPr>
            <w:tcW w:w="708" w:type="pct"/>
            <w:gridSpan w:val="2"/>
          </w:tcPr>
          <w:p w14:paraId="13FCA4B0" w14:textId="77777777" w:rsidR="00EF1ED3" w:rsidRPr="00361BF4" w:rsidRDefault="001D2B9E" w:rsidP="007B57A0">
            <w:pPr>
              <w:rPr>
                <w:lang w:val="fr-FR"/>
              </w:rPr>
            </w:pPr>
            <w:r>
              <w:rPr>
                <w:lang w:val="fr-FR"/>
              </w:rPr>
              <w:t>5</w:t>
            </w:r>
          </w:p>
        </w:tc>
        <w:tc>
          <w:tcPr>
            <w:tcW w:w="739" w:type="pct"/>
          </w:tcPr>
          <w:p w14:paraId="5E46A23E" w14:textId="77777777" w:rsidR="00EF1ED3" w:rsidRPr="00361BF4" w:rsidRDefault="00EF1ED3" w:rsidP="007B57A0">
            <w:pPr>
              <w:rPr>
                <w:lang w:val="fr-FR"/>
              </w:rPr>
            </w:pPr>
            <w:r w:rsidRPr="00361BF4">
              <w:rPr>
                <w:lang w:val="fr-FR"/>
              </w:rPr>
              <w:t>€</w:t>
            </w:r>
          </w:p>
        </w:tc>
        <w:tc>
          <w:tcPr>
            <w:tcW w:w="839" w:type="pct"/>
          </w:tcPr>
          <w:p w14:paraId="56CB081A" w14:textId="77777777" w:rsidR="00EF1ED3" w:rsidRPr="00361BF4" w:rsidRDefault="00EF1ED3" w:rsidP="007B57A0">
            <w:pPr>
              <w:rPr>
                <w:lang w:val="fr-FR"/>
              </w:rPr>
            </w:pPr>
            <w:r w:rsidRPr="00361BF4">
              <w:rPr>
                <w:lang w:val="fr-FR"/>
              </w:rPr>
              <w:t>€</w:t>
            </w:r>
          </w:p>
        </w:tc>
      </w:tr>
      <w:tr w:rsidR="00EF1ED3" w:rsidRPr="00361BF4" w14:paraId="6816955E" w14:textId="77777777" w:rsidTr="00CE25A6">
        <w:tc>
          <w:tcPr>
            <w:tcW w:w="396" w:type="pct"/>
          </w:tcPr>
          <w:p w14:paraId="7125B2AD" w14:textId="77777777" w:rsidR="00EF1ED3" w:rsidRPr="00361BF4" w:rsidRDefault="00EF1ED3" w:rsidP="007B57A0">
            <w:pPr>
              <w:pStyle w:val="Lijstalinea"/>
              <w:numPr>
                <w:ilvl w:val="0"/>
                <w:numId w:val="1"/>
              </w:numPr>
            </w:pPr>
          </w:p>
        </w:tc>
        <w:tc>
          <w:tcPr>
            <w:tcW w:w="1872" w:type="pct"/>
          </w:tcPr>
          <w:p w14:paraId="4E4495C7" w14:textId="77777777" w:rsidR="00EF1ED3" w:rsidRPr="00361BF4" w:rsidRDefault="00EF1ED3" w:rsidP="007B57A0">
            <w:pPr>
              <w:rPr>
                <w:lang w:val="fr-FR"/>
              </w:rPr>
            </w:pPr>
            <w:proofErr w:type="spellStart"/>
            <w:r w:rsidRPr="00361BF4">
              <w:rPr>
                <w:lang w:val="fr-FR"/>
              </w:rPr>
              <w:t>pomp</w:t>
            </w:r>
            <w:proofErr w:type="spellEnd"/>
            <w:r w:rsidRPr="00361BF4">
              <w:rPr>
                <w:lang w:val="fr-FR"/>
              </w:rPr>
              <w:t xml:space="preserve"> type </w:t>
            </w:r>
            <w:proofErr w:type="spellStart"/>
            <w:r w:rsidRPr="00361BF4">
              <w:rPr>
                <w:lang w:val="fr-FR"/>
              </w:rPr>
              <w:t>versnijder</w:t>
            </w:r>
            <w:proofErr w:type="spellEnd"/>
            <w:r w:rsidRPr="00361BF4">
              <w:rPr>
                <w:lang w:val="fr-FR"/>
              </w:rPr>
              <w:t xml:space="preserve"> </w:t>
            </w:r>
            <w:proofErr w:type="spellStart"/>
            <w:r w:rsidRPr="00361BF4">
              <w:rPr>
                <w:lang w:val="fr-FR"/>
              </w:rPr>
              <w:t>minigemaal</w:t>
            </w:r>
            <w:proofErr w:type="spellEnd"/>
            <w:r w:rsidRPr="00361BF4">
              <w:rPr>
                <w:lang w:val="fr-FR"/>
              </w:rPr>
              <w:t xml:space="preserve">  0,9 t/m 1,7 kW</w:t>
            </w:r>
          </w:p>
        </w:tc>
        <w:tc>
          <w:tcPr>
            <w:tcW w:w="446" w:type="pct"/>
          </w:tcPr>
          <w:p w14:paraId="3832C1BE" w14:textId="77777777" w:rsidR="00EF1ED3" w:rsidRPr="00361BF4" w:rsidRDefault="00EF1ED3" w:rsidP="007B57A0">
            <w:pPr>
              <w:rPr>
                <w:lang w:val="fr-FR"/>
              </w:rPr>
            </w:pPr>
            <w:r w:rsidRPr="00361BF4">
              <w:t>Stuk</w:t>
            </w:r>
          </w:p>
        </w:tc>
        <w:tc>
          <w:tcPr>
            <w:tcW w:w="708" w:type="pct"/>
            <w:gridSpan w:val="2"/>
          </w:tcPr>
          <w:p w14:paraId="0E3F76AF" w14:textId="77777777" w:rsidR="00EF1ED3" w:rsidRPr="00361BF4" w:rsidRDefault="001D2B9E" w:rsidP="007B57A0">
            <w:pPr>
              <w:rPr>
                <w:lang w:val="fr-FR"/>
              </w:rPr>
            </w:pPr>
            <w:r>
              <w:rPr>
                <w:lang w:val="fr-FR"/>
              </w:rPr>
              <w:t>5</w:t>
            </w:r>
          </w:p>
        </w:tc>
        <w:tc>
          <w:tcPr>
            <w:tcW w:w="739" w:type="pct"/>
          </w:tcPr>
          <w:p w14:paraId="33B8D730" w14:textId="77777777" w:rsidR="00EF1ED3" w:rsidRPr="00361BF4" w:rsidRDefault="00EF1ED3" w:rsidP="007B57A0">
            <w:pPr>
              <w:rPr>
                <w:lang w:val="fr-FR"/>
              </w:rPr>
            </w:pPr>
            <w:r w:rsidRPr="00361BF4">
              <w:rPr>
                <w:lang w:val="fr-FR"/>
              </w:rPr>
              <w:t>€</w:t>
            </w:r>
          </w:p>
        </w:tc>
        <w:tc>
          <w:tcPr>
            <w:tcW w:w="839" w:type="pct"/>
          </w:tcPr>
          <w:p w14:paraId="55242E71" w14:textId="77777777" w:rsidR="00EF1ED3" w:rsidRPr="00361BF4" w:rsidRDefault="00EF1ED3" w:rsidP="007B57A0">
            <w:pPr>
              <w:rPr>
                <w:lang w:val="fr-FR"/>
              </w:rPr>
            </w:pPr>
            <w:r w:rsidRPr="00361BF4">
              <w:rPr>
                <w:lang w:val="fr-FR"/>
              </w:rPr>
              <w:t>€</w:t>
            </w:r>
          </w:p>
        </w:tc>
      </w:tr>
      <w:tr w:rsidR="00EF1ED3" w:rsidRPr="00361BF4" w14:paraId="414F970A" w14:textId="77777777" w:rsidTr="00CE25A6">
        <w:tc>
          <w:tcPr>
            <w:tcW w:w="396" w:type="pct"/>
          </w:tcPr>
          <w:p w14:paraId="456D1BB4" w14:textId="77777777" w:rsidR="00EF1ED3" w:rsidRPr="00361BF4" w:rsidRDefault="00EF1ED3" w:rsidP="007B57A0">
            <w:pPr>
              <w:pStyle w:val="Lijstalinea"/>
              <w:numPr>
                <w:ilvl w:val="0"/>
                <w:numId w:val="1"/>
              </w:numPr>
            </w:pPr>
          </w:p>
        </w:tc>
        <w:tc>
          <w:tcPr>
            <w:tcW w:w="1872" w:type="pct"/>
          </w:tcPr>
          <w:p w14:paraId="05CC9918" w14:textId="77777777" w:rsidR="00EF1ED3" w:rsidRPr="00361BF4" w:rsidRDefault="00EF1ED3" w:rsidP="007B57A0">
            <w:pPr>
              <w:rPr>
                <w:lang w:val="fr-FR"/>
              </w:rPr>
            </w:pPr>
            <w:proofErr w:type="spellStart"/>
            <w:r w:rsidRPr="00361BF4">
              <w:rPr>
                <w:lang w:val="fr-FR"/>
              </w:rPr>
              <w:t>pomp</w:t>
            </w:r>
            <w:proofErr w:type="spellEnd"/>
            <w:r w:rsidRPr="00361BF4">
              <w:rPr>
                <w:lang w:val="fr-FR"/>
              </w:rPr>
              <w:t xml:space="preserve"> type </w:t>
            </w:r>
            <w:proofErr w:type="spellStart"/>
            <w:r w:rsidRPr="00361BF4">
              <w:rPr>
                <w:lang w:val="fr-FR"/>
              </w:rPr>
              <w:t>versnijder</w:t>
            </w:r>
            <w:proofErr w:type="spellEnd"/>
            <w:r w:rsidRPr="00361BF4">
              <w:rPr>
                <w:lang w:val="fr-FR"/>
              </w:rPr>
              <w:t xml:space="preserve"> </w:t>
            </w:r>
            <w:proofErr w:type="spellStart"/>
            <w:r w:rsidRPr="00361BF4">
              <w:rPr>
                <w:lang w:val="fr-FR"/>
              </w:rPr>
              <w:t>minigemaal</w:t>
            </w:r>
            <w:proofErr w:type="spellEnd"/>
            <w:r w:rsidRPr="00361BF4">
              <w:rPr>
                <w:lang w:val="fr-FR"/>
              </w:rPr>
              <w:t xml:space="preserve"> 1,8 t/m 2,4 kW</w:t>
            </w:r>
          </w:p>
        </w:tc>
        <w:tc>
          <w:tcPr>
            <w:tcW w:w="446" w:type="pct"/>
          </w:tcPr>
          <w:p w14:paraId="1519D2E3" w14:textId="77777777" w:rsidR="00EF1ED3" w:rsidRPr="00361BF4" w:rsidRDefault="00EF1ED3" w:rsidP="007B57A0">
            <w:pPr>
              <w:rPr>
                <w:lang w:val="fr-FR"/>
              </w:rPr>
            </w:pPr>
            <w:r w:rsidRPr="00361BF4">
              <w:t>Stuk</w:t>
            </w:r>
          </w:p>
        </w:tc>
        <w:tc>
          <w:tcPr>
            <w:tcW w:w="708" w:type="pct"/>
            <w:gridSpan w:val="2"/>
          </w:tcPr>
          <w:p w14:paraId="1ABC058A" w14:textId="77777777" w:rsidR="00EF1ED3" w:rsidRPr="00361BF4" w:rsidRDefault="001D2B9E" w:rsidP="007B57A0">
            <w:pPr>
              <w:rPr>
                <w:lang w:val="fr-FR"/>
              </w:rPr>
            </w:pPr>
            <w:r>
              <w:rPr>
                <w:lang w:val="fr-FR"/>
              </w:rPr>
              <w:t>5</w:t>
            </w:r>
          </w:p>
        </w:tc>
        <w:tc>
          <w:tcPr>
            <w:tcW w:w="739" w:type="pct"/>
          </w:tcPr>
          <w:p w14:paraId="3A2D4604" w14:textId="77777777" w:rsidR="00EF1ED3" w:rsidRPr="00361BF4" w:rsidRDefault="00EF1ED3" w:rsidP="007B57A0">
            <w:pPr>
              <w:rPr>
                <w:lang w:val="fr-FR"/>
              </w:rPr>
            </w:pPr>
            <w:r w:rsidRPr="00361BF4">
              <w:rPr>
                <w:lang w:val="fr-FR"/>
              </w:rPr>
              <w:t>€</w:t>
            </w:r>
          </w:p>
        </w:tc>
        <w:tc>
          <w:tcPr>
            <w:tcW w:w="839" w:type="pct"/>
          </w:tcPr>
          <w:p w14:paraId="75E3DAD8" w14:textId="77777777" w:rsidR="00EF1ED3" w:rsidRPr="00361BF4" w:rsidRDefault="00EF1ED3" w:rsidP="007B57A0">
            <w:pPr>
              <w:rPr>
                <w:lang w:val="fr-FR"/>
              </w:rPr>
            </w:pPr>
            <w:r w:rsidRPr="00361BF4">
              <w:rPr>
                <w:lang w:val="fr-FR"/>
              </w:rPr>
              <w:t>€</w:t>
            </w:r>
          </w:p>
        </w:tc>
      </w:tr>
      <w:tr w:rsidR="00EF1ED3" w:rsidRPr="00361BF4" w14:paraId="115089FB" w14:textId="77777777" w:rsidTr="00CE25A6">
        <w:tc>
          <w:tcPr>
            <w:tcW w:w="396" w:type="pct"/>
          </w:tcPr>
          <w:p w14:paraId="25623D2A" w14:textId="77777777" w:rsidR="00EF1ED3" w:rsidRPr="009A113F" w:rsidRDefault="00EF1ED3" w:rsidP="007B57A0">
            <w:pPr>
              <w:pStyle w:val="Lijstalinea"/>
              <w:numPr>
                <w:ilvl w:val="0"/>
                <w:numId w:val="1"/>
              </w:numPr>
              <w:rPr>
                <w:lang w:val="fr-FR"/>
              </w:rPr>
            </w:pPr>
          </w:p>
        </w:tc>
        <w:tc>
          <w:tcPr>
            <w:tcW w:w="1872" w:type="pct"/>
          </w:tcPr>
          <w:p w14:paraId="44D148A1" w14:textId="77777777" w:rsidR="00EF1ED3" w:rsidRPr="00361BF4" w:rsidRDefault="00EF1ED3" w:rsidP="007B57A0">
            <w:pPr>
              <w:rPr>
                <w:lang w:val="fr-FR"/>
              </w:rPr>
            </w:pPr>
            <w:proofErr w:type="spellStart"/>
            <w:r w:rsidRPr="00361BF4">
              <w:rPr>
                <w:lang w:val="fr-FR"/>
              </w:rPr>
              <w:t>Pomp</w:t>
            </w:r>
            <w:proofErr w:type="spellEnd"/>
            <w:r w:rsidRPr="00361BF4">
              <w:rPr>
                <w:lang w:val="fr-FR"/>
              </w:rPr>
              <w:t xml:space="preserve"> </w:t>
            </w:r>
            <w:proofErr w:type="spellStart"/>
            <w:r w:rsidRPr="00361BF4">
              <w:rPr>
                <w:lang w:val="fr-FR"/>
              </w:rPr>
              <w:t>rioolgemaal</w:t>
            </w:r>
            <w:proofErr w:type="spellEnd"/>
            <w:r w:rsidRPr="00361BF4">
              <w:rPr>
                <w:lang w:val="fr-FR"/>
              </w:rPr>
              <w:t xml:space="preserve"> 1,7 t/m 2.5 kW </w:t>
            </w:r>
          </w:p>
        </w:tc>
        <w:tc>
          <w:tcPr>
            <w:tcW w:w="446" w:type="pct"/>
          </w:tcPr>
          <w:p w14:paraId="2BDC1032" w14:textId="77777777" w:rsidR="00EF1ED3" w:rsidRPr="00361BF4" w:rsidRDefault="00EF1ED3" w:rsidP="007B57A0">
            <w:pPr>
              <w:rPr>
                <w:lang w:val="fr-FR"/>
              </w:rPr>
            </w:pPr>
            <w:proofErr w:type="spellStart"/>
            <w:r w:rsidRPr="00361BF4">
              <w:rPr>
                <w:lang w:val="fr-FR"/>
              </w:rPr>
              <w:t>Stuk</w:t>
            </w:r>
            <w:proofErr w:type="spellEnd"/>
          </w:p>
        </w:tc>
        <w:tc>
          <w:tcPr>
            <w:tcW w:w="708" w:type="pct"/>
            <w:gridSpan w:val="2"/>
          </w:tcPr>
          <w:p w14:paraId="3466217C" w14:textId="77777777" w:rsidR="00EF1ED3" w:rsidRPr="00361BF4" w:rsidRDefault="001D2B9E" w:rsidP="007B57A0">
            <w:pPr>
              <w:rPr>
                <w:lang w:val="fr-FR"/>
              </w:rPr>
            </w:pPr>
            <w:r>
              <w:rPr>
                <w:lang w:val="fr-FR"/>
              </w:rPr>
              <w:t>5</w:t>
            </w:r>
          </w:p>
        </w:tc>
        <w:tc>
          <w:tcPr>
            <w:tcW w:w="739" w:type="pct"/>
          </w:tcPr>
          <w:p w14:paraId="4D1F6B49" w14:textId="77777777" w:rsidR="00EF1ED3" w:rsidRPr="00361BF4" w:rsidRDefault="00EF1ED3" w:rsidP="007B57A0">
            <w:pPr>
              <w:rPr>
                <w:lang w:val="fr-FR"/>
              </w:rPr>
            </w:pPr>
            <w:r w:rsidRPr="00361BF4">
              <w:rPr>
                <w:lang w:val="fr-FR"/>
              </w:rPr>
              <w:t>€</w:t>
            </w:r>
          </w:p>
        </w:tc>
        <w:tc>
          <w:tcPr>
            <w:tcW w:w="839" w:type="pct"/>
          </w:tcPr>
          <w:p w14:paraId="4963B62C" w14:textId="77777777" w:rsidR="00EF1ED3" w:rsidRPr="00361BF4" w:rsidRDefault="00EF1ED3" w:rsidP="007B57A0">
            <w:pPr>
              <w:rPr>
                <w:lang w:val="fr-FR"/>
              </w:rPr>
            </w:pPr>
            <w:r w:rsidRPr="00361BF4">
              <w:rPr>
                <w:lang w:val="fr-FR"/>
              </w:rPr>
              <w:t>€</w:t>
            </w:r>
          </w:p>
        </w:tc>
      </w:tr>
      <w:tr w:rsidR="00EF1ED3" w:rsidRPr="00361BF4" w14:paraId="77A766B6" w14:textId="77777777" w:rsidTr="00CE25A6">
        <w:tc>
          <w:tcPr>
            <w:tcW w:w="396" w:type="pct"/>
          </w:tcPr>
          <w:p w14:paraId="59CA2D69" w14:textId="77777777" w:rsidR="00EF1ED3" w:rsidRPr="009A113F" w:rsidRDefault="00EF1ED3" w:rsidP="007B57A0">
            <w:pPr>
              <w:pStyle w:val="Lijstalinea"/>
              <w:numPr>
                <w:ilvl w:val="0"/>
                <w:numId w:val="1"/>
              </w:numPr>
              <w:rPr>
                <w:lang w:val="fr-FR"/>
              </w:rPr>
            </w:pPr>
          </w:p>
        </w:tc>
        <w:tc>
          <w:tcPr>
            <w:tcW w:w="1872" w:type="pct"/>
          </w:tcPr>
          <w:p w14:paraId="3C3CFD12" w14:textId="77777777" w:rsidR="00EF1ED3" w:rsidRPr="00361BF4" w:rsidRDefault="00EF1ED3" w:rsidP="007B57A0">
            <w:pPr>
              <w:rPr>
                <w:lang w:val="fr-FR"/>
              </w:rPr>
            </w:pPr>
            <w:proofErr w:type="spellStart"/>
            <w:r w:rsidRPr="00361BF4">
              <w:rPr>
                <w:lang w:val="fr-FR"/>
              </w:rPr>
              <w:t>Pomp</w:t>
            </w:r>
            <w:proofErr w:type="spellEnd"/>
            <w:r w:rsidRPr="00361BF4">
              <w:rPr>
                <w:lang w:val="fr-FR"/>
              </w:rPr>
              <w:t xml:space="preserve"> </w:t>
            </w:r>
            <w:proofErr w:type="spellStart"/>
            <w:r w:rsidRPr="00361BF4">
              <w:rPr>
                <w:lang w:val="fr-FR"/>
              </w:rPr>
              <w:t>rioolgemaal</w:t>
            </w:r>
            <w:proofErr w:type="spellEnd"/>
            <w:r w:rsidRPr="00361BF4">
              <w:rPr>
                <w:lang w:val="fr-FR"/>
              </w:rPr>
              <w:t xml:space="preserve"> 2,6 t/m 4 kW</w:t>
            </w:r>
          </w:p>
        </w:tc>
        <w:tc>
          <w:tcPr>
            <w:tcW w:w="446" w:type="pct"/>
          </w:tcPr>
          <w:p w14:paraId="0AC572E9" w14:textId="77777777" w:rsidR="00EF1ED3" w:rsidRPr="00361BF4" w:rsidRDefault="00EF1ED3" w:rsidP="007B57A0">
            <w:pPr>
              <w:rPr>
                <w:lang w:val="fr-FR"/>
              </w:rPr>
            </w:pPr>
            <w:proofErr w:type="spellStart"/>
            <w:r w:rsidRPr="00361BF4">
              <w:rPr>
                <w:lang w:val="fr-FR"/>
              </w:rPr>
              <w:t>Stuk</w:t>
            </w:r>
            <w:proofErr w:type="spellEnd"/>
          </w:p>
        </w:tc>
        <w:tc>
          <w:tcPr>
            <w:tcW w:w="708" w:type="pct"/>
            <w:gridSpan w:val="2"/>
          </w:tcPr>
          <w:p w14:paraId="53D6002D" w14:textId="77777777" w:rsidR="00EF1ED3" w:rsidRPr="00361BF4" w:rsidRDefault="001D2B9E" w:rsidP="007B57A0">
            <w:pPr>
              <w:rPr>
                <w:lang w:val="fr-FR"/>
              </w:rPr>
            </w:pPr>
            <w:r>
              <w:rPr>
                <w:lang w:val="fr-FR"/>
              </w:rPr>
              <w:t>3</w:t>
            </w:r>
          </w:p>
        </w:tc>
        <w:tc>
          <w:tcPr>
            <w:tcW w:w="739" w:type="pct"/>
          </w:tcPr>
          <w:p w14:paraId="53D1ACA4" w14:textId="77777777" w:rsidR="00EF1ED3" w:rsidRPr="00361BF4" w:rsidRDefault="00EF1ED3" w:rsidP="007B57A0">
            <w:pPr>
              <w:rPr>
                <w:lang w:val="fr-FR"/>
              </w:rPr>
            </w:pPr>
            <w:r w:rsidRPr="00361BF4">
              <w:rPr>
                <w:lang w:val="fr-FR"/>
              </w:rPr>
              <w:t>€</w:t>
            </w:r>
          </w:p>
        </w:tc>
        <w:tc>
          <w:tcPr>
            <w:tcW w:w="839" w:type="pct"/>
          </w:tcPr>
          <w:p w14:paraId="2DD8F7CE" w14:textId="77777777" w:rsidR="00EF1ED3" w:rsidRPr="00361BF4" w:rsidRDefault="00EF1ED3" w:rsidP="007B57A0">
            <w:pPr>
              <w:rPr>
                <w:lang w:val="fr-FR"/>
              </w:rPr>
            </w:pPr>
            <w:r w:rsidRPr="00361BF4">
              <w:rPr>
                <w:lang w:val="fr-FR"/>
              </w:rPr>
              <w:t>€</w:t>
            </w:r>
          </w:p>
        </w:tc>
      </w:tr>
      <w:tr w:rsidR="00EF1ED3" w:rsidRPr="00361BF4" w14:paraId="784E4C2C" w14:textId="77777777" w:rsidTr="00CE25A6">
        <w:tc>
          <w:tcPr>
            <w:tcW w:w="396" w:type="pct"/>
          </w:tcPr>
          <w:p w14:paraId="6C1C3BE4" w14:textId="77777777" w:rsidR="00EF1ED3" w:rsidRPr="009A113F" w:rsidRDefault="00EF1ED3" w:rsidP="007B57A0">
            <w:pPr>
              <w:pStyle w:val="Lijstalinea"/>
              <w:numPr>
                <w:ilvl w:val="0"/>
                <w:numId w:val="1"/>
              </w:numPr>
              <w:rPr>
                <w:lang w:val="fr-FR"/>
              </w:rPr>
            </w:pPr>
          </w:p>
        </w:tc>
        <w:tc>
          <w:tcPr>
            <w:tcW w:w="1872" w:type="pct"/>
          </w:tcPr>
          <w:p w14:paraId="123289B3" w14:textId="77777777" w:rsidR="00EF1ED3" w:rsidRPr="00361BF4" w:rsidRDefault="0081292D" w:rsidP="007B57A0">
            <w:r>
              <w:t>P</w:t>
            </w:r>
            <w:r w:rsidR="00EF1ED3" w:rsidRPr="00361BF4">
              <w:t>omp rioolgemaal 4,1 t/m 6 kW</w:t>
            </w:r>
          </w:p>
        </w:tc>
        <w:tc>
          <w:tcPr>
            <w:tcW w:w="446" w:type="pct"/>
          </w:tcPr>
          <w:p w14:paraId="37D952D9" w14:textId="77777777" w:rsidR="00EF1ED3" w:rsidRPr="00361BF4" w:rsidRDefault="00EF1ED3" w:rsidP="007B57A0">
            <w:r w:rsidRPr="00361BF4">
              <w:t>Stuk</w:t>
            </w:r>
          </w:p>
        </w:tc>
        <w:tc>
          <w:tcPr>
            <w:tcW w:w="708" w:type="pct"/>
            <w:gridSpan w:val="2"/>
          </w:tcPr>
          <w:p w14:paraId="274C18DD" w14:textId="77777777" w:rsidR="00EF1ED3" w:rsidRPr="00361BF4" w:rsidRDefault="001D2B9E" w:rsidP="007B57A0">
            <w:pPr>
              <w:rPr>
                <w:lang w:val="fr-FR"/>
              </w:rPr>
            </w:pPr>
            <w:r>
              <w:rPr>
                <w:lang w:val="fr-FR"/>
              </w:rPr>
              <w:t>3</w:t>
            </w:r>
          </w:p>
        </w:tc>
        <w:tc>
          <w:tcPr>
            <w:tcW w:w="739" w:type="pct"/>
          </w:tcPr>
          <w:p w14:paraId="2D629B72" w14:textId="77777777" w:rsidR="00EF1ED3" w:rsidRPr="00361BF4" w:rsidRDefault="00EF1ED3" w:rsidP="007B57A0">
            <w:pPr>
              <w:rPr>
                <w:lang w:val="fr-FR"/>
              </w:rPr>
            </w:pPr>
            <w:r w:rsidRPr="00361BF4">
              <w:rPr>
                <w:lang w:val="fr-FR"/>
              </w:rPr>
              <w:t>€</w:t>
            </w:r>
          </w:p>
        </w:tc>
        <w:tc>
          <w:tcPr>
            <w:tcW w:w="839" w:type="pct"/>
          </w:tcPr>
          <w:p w14:paraId="3AF230FE" w14:textId="77777777" w:rsidR="00EF1ED3" w:rsidRPr="00361BF4" w:rsidRDefault="00EF1ED3" w:rsidP="007B57A0">
            <w:pPr>
              <w:rPr>
                <w:lang w:val="fr-FR"/>
              </w:rPr>
            </w:pPr>
            <w:r w:rsidRPr="00361BF4">
              <w:rPr>
                <w:lang w:val="fr-FR"/>
              </w:rPr>
              <w:t>€</w:t>
            </w:r>
          </w:p>
        </w:tc>
      </w:tr>
      <w:tr w:rsidR="00EF1ED3" w:rsidRPr="00361BF4" w14:paraId="16E9B876" w14:textId="77777777" w:rsidTr="00CE25A6">
        <w:tc>
          <w:tcPr>
            <w:tcW w:w="396" w:type="pct"/>
          </w:tcPr>
          <w:p w14:paraId="6ECD3442" w14:textId="77777777" w:rsidR="00EF1ED3" w:rsidRPr="009A113F" w:rsidRDefault="00EF1ED3" w:rsidP="007B57A0">
            <w:pPr>
              <w:pStyle w:val="Lijstalinea"/>
              <w:numPr>
                <w:ilvl w:val="0"/>
                <w:numId w:val="1"/>
              </w:numPr>
              <w:rPr>
                <w:lang w:val="fr-FR"/>
              </w:rPr>
            </w:pPr>
          </w:p>
        </w:tc>
        <w:tc>
          <w:tcPr>
            <w:tcW w:w="1872" w:type="pct"/>
          </w:tcPr>
          <w:p w14:paraId="515AC6FB" w14:textId="77777777" w:rsidR="00EF1ED3" w:rsidRPr="00361BF4" w:rsidRDefault="00EF1ED3" w:rsidP="007B57A0">
            <w:r w:rsidRPr="00361BF4">
              <w:t>Pomp rioolgemaal 6,1 t/m 9 kW</w:t>
            </w:r>
          </w:p>
        </w:tc>
        <w:tc>
          <w:tcPr>
            <w:tcW w:w="446" w:type="pct"/>
          </w:tcPr>
          <w:p w14:paraId="22906087" w14:textId="77777777" w:rsidR="00EF1ED3" w:rsidRPr="00361BF4" w:rsidRDefault="00EF1ED3" w:rsidP="007B57A0">
            <w:r w:rsidRPr="00361BF4">
              <w:t>Stuk</w:t>
            </w:r>
          </w:p>
        </w:tc>
        <w:tc>
          <w:tcPr>
            <w:tcW w:w="708" w:type="pct"/>
            <w:gridSpan w:val="2"/>
          </w:tcPr>
          <w:p w14:paraId="17D3F09D" w14:textId="77777777" w:rsidR="00EF1ED3" w:rsidRPr="00361BF4" w:rsidRDefault="001D2B9E" w:rsidP="007B57A0">
            <w:pPr>
              <w:rPr>
                <w:lang w:val="fr-FR"/>
              </w:rPr>
            </w:pPr>
            <w:r>
              <w:rPr>
                <w:lang w:val="fr-FR"/>
              </w:rPr>
              <w:t>2</w:t>
            </w:r>
          </w:p>
        </w:tc>
        <w:tc>
          <w:tcPr>
            <w:tcW w:w="739" w:type="pct"/>
          </w:tcPr>
          <w:p w14:paraId="38C27B25" w14:textId="77777777" w:rsidR="00EF1ED3" w:rsidRPr="00361BF4" w:rsidRDefault="00EF1ED3" w:rsidP="007B57A0">
            <w:pPr>
              <w:rPr>
                <w:lang w:val="fr-FR"/>
              </w:rPr>
            </w:pPr>
            <w:r w:rsidRPr="00361BF4">
              <w:rPr>
                <w:lang w:val="fr-FR"/>
              </w:rPr>
              <w:t>€</w:t>
            </w:r>
          </w:p>
        </w:tc>
        <w:tc>
          <w:tcPr>
            <w:tcW w:w="839" w:type="pct"/>
          </w:tcPr>
          <w:p w14:paraId="17FB188E" w14:textId="77777777" w:rsidR="00EF1ED3" w:rsidRPr="00361BF4" w:rsidRDefault="00EF1ED3" w:rsidP="007B57A0">
            <w:pPr>
              <w:rPr>
                <w:lang w:val="fr-FR"/>
              </w:rPr>
            </w:pPr>
            <w:r w:rsidRPr="00361BF4">
              <w:rPr>
                <w:lang w:val="fr-FR"/>
              </w:rPr>
              <w:t>€</w:t>
            </w:r>
          </w:p>
        </w:tc>
      </w:tr>
      <w:tr w:rsidR="005B24CB" w:rsidRPr="00361BF4" w14:paraId="0DC6702F" w14:textId="77777777" w:rsidTr="00CE25A6">
        <w:tc>
          <w:tcPr>
            <w:tcW w:w="396" w:type="pct"/>
          </w:tcPr>
          <w:p w14:paraId="1F56352D" w14:textId="77777777" w:rsidR="005B24CB" w:rsidRPr="009A113F" w:rsidRDefault="005B24CB" w:rsidP="007B57A0">
            <w:pPr>
              <w:pStyle w:val="Lijstalinea"/>
              <w:numPr>
                <w:ilvl w:val="0"/>
                <w:numId w:val="1"/>
              </w:numPr>
              <w:rPr>
                <w:lang w:val="fr-FR"/>
              </w:rPr>
            </w:pPr>
          </w:p>
        </w:tc>
        <w:tc>
          <w:tcPr>
            <w:tcW w:w="1872" w:type="pct"/>
          </w:tcPr>
          <w:p w14:paraId="4942BC90" w14:textId="77777777" w:rsidR="005B24CB" w:rsidRPr="00361BF4" w:rsidRDefault="005B24CB" w:rsidP="007B57A0">
            <w:r>
              <w:t xml:space="preserve">Pomp rioolgemaal 9,1 t/m 15 kW </w:t>
            </w:r>
          </w:p>
        </w:tc>
        <w:tc>
          <w:tcPr>
            <w:tcW w:w="446" w:type="pct"/>
          </w:tcPr>
          <w:p w14:paraId="2048C984" w14:textId="77777777" w:rsidR="005B24CB" w:rsidRPr="00361BF4" w:rsidRDefault="005B24CB" w:rsidP="007B57A0">
            <w:r>
              <w:t>Stuk</w:t>
            </w:r>
          </w:p>
        </w:tc>
        <w:tc>
          <w:tcPr>
            <w:tcW w:w="708" w:type="pct"/>
            <w:gridSpan w:val="2"/>
          </w:tcPr>
          <w:p w14:paraId="23678154" w14:textId="77777777" w:rsidR="005B24CB" w:rsidRPr="00361BF4" w:rsidRDefault="001D2B9E" w:rsidP="007B57A0">
            <w:pPr>
              <w:rPr>
                <w:lang w:val="fr-FR"/>
              </w:rPr>
            </w:pPr>
            <w:r>
              <w:rPr>
                <w:lang w:val="fr-FR"/>
              </w:rPr>
              <w:t>2</w:t>
            </w:r>
          </w:p>
        </w:tc>
        <w:tc>
          <w:tcPr>
            <w:tcW w:w="739" w:type="pct"/>
          </w:tcPr>
          <w:p w14:paraId="54D94C14" w14:textId="77777777" w:rsidR="005B24CB" w:rsidRPr="00361BF4" w:rsidRDefault="005B24CB" w:rsidP="007B57A0">
            <w:pPr>
              <w:rPr>
                <w:lang w:val="fr-FR"/>
              </w:rPr>
            </w:pPr>
            <w:r w:rsidRPr="00361BF4">
              <w:rPr>
                <w:lang w:val="fr-FR"/>
              </w:rPr>
              <w:t>€</w:t>
            </w:r>
          </w:p>
        </w:tc>
        <w:tc>
          <w:tcPr>
            <w:tcW w:w="839" w:type="pct"/>
          </w:tcPr>
          <w:p w14:paraId="2F488FEE" w14:textId="77777777" w:rsidR="005B24CB" w:rsidRPr="00361BF4" w:rsidRDefault="005B24CB" w:rsidP="007B57A0">
            <w:pPr>
              <w:rPr>
                <w:lang w:val="fr-FR"/>
              </w:rPr>
            </w:pPr>
            <w:r w:rsidRPr="00361BF4">
              <w:rPr>
                <w:lang w:val="fr-FR"/>
              </w:rPr>
              <w:t>€</w:t>
            </w:r>
          </w:p>
        </w:tc>
      </w:tr>
      <w:tr w:rsidR="005B24CB" w:rsidRPr="00361BF4" w14:paraId="5AB78E07" w14:textId="77777777" w:rsidTr="00CE25A6">
        <w:tc>
          <w:tcPr>
            <w:tcW w:w="396" w:type="pct"/>
          </w:tcPr>
          <w:p w14:paraId="10CA82EF" w14:textId="77777777" w:rsidR="005B24CB" w:rsidRPr="009A113F" w:rsidRDefault="005B24CB" w:rsidP="007B57A0">
            <w:pPr>
              <w:pStyle w:val="Lijstalinea"/>
              <w:numPr>
                <w:ilvl w:val="0"/>
                <w:numId w:val="1"/>
              </w:numPr>
              <w:rPr>
                <w:lang w:val="fr-FR"/>
              </w:rPr>
            </w:pPr>
          </w:p>
        </w:tc>
        <w:tc>
          <w:tcPr>
            <w:tcW w:w="1872" w:type="pct"/>
          </w:tcPr>
          <w:p w14:paraId="440DC5B8" w14:textId="77777777" w:rsidR="005B24CB" w:rsidRDefault="005B24CB" w:rsidP="007B57A0">
            <w:r>
              <w:t>Pomp rioolgemaal groter dan 15 kW</w:t>
            </w:r>
          </w:p>
        </w:tc>
        <w:tc>
          <w:tcPr>
            <w:tcW w:w="446" w:type="pct"/>
          </w:tcPr>
          <w:p w14:paraId="5F66F4D7" w14:textId="77777777" w:rsidR="005B24CB" w:rsidRDefault="00387A3E" w:rsidP="007B57A0">
            <w:r>
              <w:t>S</w:t>
            </w:r>
            <w:r w:rsidR="005B24CB">
              <w:t>tuk</w:t>
            </w:r>
          </w:p>
        </w:tc>
        <w:tc>
          <w:tcPr>
            <w:tcW w:w="708" w:type="pct"/>
            <w:gridSpan w:val="2"/>
          </w:tcPr>
          <w:p w14:paraId="0BCBC383" w14:textId="77777777" w:rsidR="005B24CB" w:rsidRDefault="005B24CB" w:rsidP="007B57A0">
            <w:pPr>
              <w:rPr>
                <w:lang w:val="fr-FR"/>
              </w:rPr>
            </w:pPr>
            <w:r>
              <w:rPr>
                <w:lang w:val="fr-FR"/>
              </w:rPr>
              <w:t>1</w:t>
            </w:r>
          </w:p>
        </w:tc>
        <w:tc>
          <w:tcPr>
            <w:tcW w:w="739" w:type="pct"/>
          </w:tcPr>
          <w:p w14:paraId="23181F2E" w14:textId="77777777" w:rsidR="005B24CB" w:rsidRPr="00361BF4" w:rsidRDefault="005B24CB" w:rsidP="007B57A0">
            <w:pPr>
              <w:rPr>
                <w:lang w:val="fr-FR"/>
              </w:rPr>
            </w:pPr>
            <w:r w:rsidRPr="00361BF4">
              <w:rPr>
                <w:lang w:val="fr-FR"/>
              </w:rPr>
              <w:t>€</w:t>
            </w:r>
          </w:p>
        </w:tc>
        <w:tc>
          <w:tcPr>
            <w:tcW w:w="839" w:type="pct"/>
          </w:tcPr>
          <w:p w14:paraId="6F70F017" w14:textId="77777777" w:rsidR="005B24CB" w:rsidRPr="00361BF4" w:rsidRDefault="005B24CB" w:rsidP="007B57A0">
            <w:pPr>
              <w:rPr>
                <w:lang w:val="fr-FR"/>
              </w:rPr>
            </w:pPr>
            <w:r w:rsidRPr="00361BF4">
              <w:rPr>
                <w:lang w:val="fr-FR"/>
              </w:rPr>
              <w:t>€</w:t>
            </w:r>
          </w:p>
        </w:tc>
      </w:tr>
      <w:tr w:rsidR="00EF1ED3" w:rsidRPr="00361BF4" w14:paraId="48FB2F3B" w14:textId="77777777" w:rsidTr="00CE25A6">
        <w:tc>
          <w:tcPr>
            <w:tcW w:w="396" w:type="pct"/>
          </w:tcPr>
          <w:p w14:paraId="4ED07D21" w14:textId="77777777" w:rsidR="00EF1ED3" w:rsidRPr="009A113F" w:rsidRDefault="00EF1ED3" w:rsidP="007B57A0">
            <w:pPr>
              <w:pStyle w:val="Lijstalinea"/>
              <w:numPr>
                <w:ilvl w:val="0"/>
                <w:numId w:val="1"/>
              </w:numPr>
              <w:rPr>
                <w:lang w:val="fr-FR"/>
              </w:rPr>
            </w:pPr>
          </w:p>
        </w:tc>
        <w:tc>
          <w:tcPr>
            <w:tcW w:w="1872" w:type="pct"/>
          </w:tcPr>
          <w:p w14:paraId="2F5D4BFB" w14:textId="77777777" w:rsidR="00EF1ED3" w:rsidRPr="00361BF4" w:rsidRDefault="00EF1ED3" w:rsidP="007B57A0">
            <w:pPr>
              <w:rPr>
                <w:lang w:val="fr-FR"/>
              </w:rPr>
            </w:pPr>
            <w:proofErr w:type="spellStart"/>
            <w:r w:rsidRPr="00361BF4">
              <w:rPr>
                <w:lang w:val="fr-FR"/>
              </w:rPr>
              <w:t>Waaier</w:t>
            </w:r>
            <w:proofErr w:type="spellEnd"/>
            <w:r w:rsidRPr="00361BF4">
              <w:rPr>
                <w:lang w:val="fr-FR"/>
              </w:rPr>
              <w:t xml:space="preserve"> </w:t>
            </w:r>
            <w:proofErr w:type="spellStart"/>
            <w:r w:rsidRPr="00361BF4">
              <w:rPr>
                <w:lang w:val="fr-FR"/>
              </w:rPr>
              <w:t>pomp</w:t>
            </w:r>
            <w:proofErr w:type="spellEnd"/>
            <w:r w:rsidRPr="00361BF4">
              <w:rPr>
                <w:lang w:val="fr-FR"/>
              </w:rPr>
              <w:t xml:space="preserve"> post nr. 1</w:t>
            </w:r>
          </w:p>
        </w:tc>
        <w:tc>
          <w:tcPr>
            <w:tcW w:w="446" w:type="pct"/>
          </w:tcPr>
          <w:p w14:paraId="2938B2BA" w14:textId="77777777" w:rsidR="00EF1ED3" w:rsidRPr="00361BF4" w:rsidRDefault="00EF1ED3" w:rsidP="007B57A0">
            <w:pPr>
              <w:rPr>
                <w:lang w:val="fr-FR"/>
              </w:rPr>
            </w:pPr>
            <w:proofErr w:type="spellStart"/>
            <w:r w:rsidRPr="00361BF4">
              <w:rPr>
                <w:lang w:val="fr-FR"/>
              </w:rPr>
              <w:t>Stuk</w:t>
            </w:r>
            <w:proofErr w:type="spellEnd"/>
          </w:p>
        </w:tc>
        <w:tc>
          <w:tcPr>
            <w:tcW w:w="698" w:type="pct"/>
          </w:tcPr>
          <w:p w14:paraId="7F2D5B8A" w14:textId="77777777" w:rsidR="00EF1ED3" w:rsidRPr="00361BF4" w:rsidRDefault="001D2B9E" w:rsidP="007B57A0">
            <w:pPr>
              <w:rPr>
                <w:lang w:val="fr-FR"/>
              </w:rPr>
            </w:pPr>
            <w:r>
              <w:rPr>
                <w:lang w:val="fr-FR"/>
              </w:rPr>
              <w:t>5</w:t>
            </w:r>
          </w:p>
        </w:tc>
        <w:tc>
          <w:tcPr>
            <w:tcW w:w="749" w:type="pct"/>
            <w:gridSpan w:val="2"/>
          </w:tcPr>
          <w:p w14:paraId="0A1DB266" w14:textId="77777777" w:rsidR="00EF1ED3" w:rsidRPr="00361BF4" w:rsidRDefault="00EF1ED3" w:rsidP="007B57A0">
            <w:pPr>
              <w:rPr>
                <w:lang w:val="fr-FR"/>
              </w:rPr>
            </w:pPr>
            <w:r w:rsidRPr="00361BF4">
              <w:rPr>
                <w:lang w:val="fr-FR"/>
              </w:rPr>
              <w:t>€</w:t>
            </w:r>
          </w:p>
        </w:tc>
        <w:tc>
          <w:tcPr>
            <w:tcW w:w="839" w:type="pct"/>
          </w:tcPr>
          <w:p w14:paraId="3051B0DF" w14:textId="77777777" w:rsidR="00EF1ED3" w:rsidRPr="00361BF4" w:rsidRDefault="00EF1ED3" w:rsidP="007B57A0">
            <w:pPr>
              <w:rPr>
                <w:lang w:val="fr-FR"/>
              </w:rPr>
            </w:pPr>
            <w:r w:rsidRPr="00361BF4">
              <w:rPr>
                <w:lang w:val="fr-FR"/>
              </w:rPr>
              <w:t>€</w:t>
            </w:r>
          </w:p>
        </w:tc>
      </w:tr>
      <w:tr w:rsidR="00EF1ED3" w:rsidRPr="00361BF4" w14:paraId="388F7056" w14:textId="77777777" w:rsidTr="00CE25A6">
        <w:tc>
          <w:tcPr>
            <w:tcW w:w="396" w:type="pct"/>
          </w:tcPr>
          <w:p w14:paraId="674FCA91" w14:textId="77777777" w:rsidR="00EF1ED3" w:rsidRPr="009A113F" w:rsidRDefault="00EF1ED3" w:rsidP="007B57A0">
            <w:pPr>
              <w:pStyle w:val="Lijstalinea"/>
              <w:numPr>
                <w:ilvl w:val="0"/>
                <w:numId w:val="1"/>
              </w:numPr>
              <w:rPr>
                <w:lang w:val="fr-FR"/>
              </w:rPr>
            </w:pPr>
          </w:p>
        </w:tc>
        <w:tc>
          <w:tcPr>
            <w:tcW w:w="1872" w:type="pct"/>
          </w:tcPr>
          <w:p w14:paraId="7B1AF83C" w14:textId="77777777" w:rsidR="00EF1ED3" w:rsidRPr="00361BF4" w:rsidRDefault="00EF1ED3" w:rsidP="007B57A0">
            <w:pPr>
              <w:rPr>
                <w:lang w:val="fr-FR"/>
              </w:rPr>
            </w:pPr>
            <w:proofErr w:type="spellStart"/>
            <w:r w:rsidRPr="00361BF4">
              <w:rPr>
                <w:lang w:val="fr-FR"/>
              </w:rPr>
              <w:t>Waaier</w:t>
            </w:r>
            <w:proofErr w:type="spellEnd"/>
            <w:r w:rsidRPr="00361BF4">
              <w:rPr>
                <w:lang w:val="fr-FR"/>
              </w:rPr>
              <w:t xml:space="preserve"> </w:t>
            </w:r>
            <w:proofErr w:type="spellStart"/>
            <w:r w:rsidRPr="00361BF4">
              <w:rPr>
                <w:lang w:val="fr-FR"/>
              </w:rPr>
              <w:t>pomp</w:t>
            </w:r>
            <w:proofErr w:type="spellEnd"/>
            <w:r w:rsidRPr="00361BF4">
              <w:rPr>
                <w:lang w:val="fr-FR"/>
              </w:rPr>
              <w:t xml:space="preserve"> post nr. 2</w:t>
            </w:r>
          </w:p>
        </w:tc>
        <w:tc>
          <w:tcPr>
            <w:tcW w:w="446" w:type="pct"/>
          </w:tcPr>
          <w:p w14:paraId="54B214A6" w14:textId="77777777" w:rsidR="00EF1ED3" w:rsidRPr="00361BF4" w:rsidRDefault="00EF1ED3" w:rsidP="007B57A0">
            <w:pPr>
              <w:rPr>
                <w:lang w:val="fr-FR"/>
              </w:rPr>
            </w:pPr>
            <w:proofErr w:type="spellStart"/>
            <w:r w:rsidRPr="00361BF4">
              <w:rPr>
                <w:lang w:val="fr-FR"/>
              </w:rPr>
              <w:t>Stuk</w:t>
            </w:r>
            <w:proofErr w:type="spellEnd"/>
          </w:p>
        </w:tc>
        <w:tc>
          <w:tcPr>
            <w:tcW w:w="698" w:type="pct"/>
          </w:tcPr>
          <w:p w14:paraId="4ECF1213" w14:textId="77777777" w:rsidR="00EF1ED3" w:rsidRPr="00361BF4" w:rsidRDefault="001D2B9E" w:rsidP="007B57A0">
            <w:pPr>
              <w:rPr>
                <w:lang w:val="fr-FR"/>
              </w:rPr>
            </w:pPr>
            <w:r>
              <w:rPr>
                <w:lang w:val="fr-FR"/>
              </w:rPr>
              <w:t>5</w:t>
            </w:r>
          </w:p>
        </w:tc>
        <w:tc>
          <w:tcPr>
            <w:tcW w:w="749" w:type="pct"/>
            <w:gridSpan w:val="2"/>
          </w:tcPr>
          <w:p w14:paraId="78F540B6" w14:textId="77777777" w:rsidR="00EF1ED3" w:rsidRPr="00361BF4" w:rsidRDefault="00EF1ED3" w:rsidP="007B57A0">
            <w:pPr>
              <w:rPr>
                <w:lang w:val="fr-FR"/>
              </w:rPr>
            </w:pPr>
            <w:r w:rsidRPr="00361BF4">
              <w:rPr>
                <w:lang w:val="fr-FR"/>
              </w:rPr>
              <w:t>€</w:t>
            </w:r>
          </w:p>
        </w:tc>
        <w:tc>
          <w:tcPr>
            <w:tcW w:w="839" w:type="pct"/>
          </w:tcPr>
          <w:p w14:paraId="73C06FD7" w14:textId="77777777" w:rsidR="00EF1ED3" w:rsidRPr="00361BF4" w:rsidRDefault="00EF1ED3" w:rsidP="007B57A0">
            <w:pPr>
              <w:rPr>
                <w:lang w:val="fr-FR"/>
              </w:rPr>
            </w:pPr>
            <w:r w:rsidRPr="00361BF4">
              <w:rPr>
                <w:lang w:val="fr-FR"/>
              </w:rPr>
              <w:t>€</w:t>
            </w:r>
          </w:p>
        </w:tc>
      </w:tr>
      <w:tr w:rsidR="00EF1ED3" w:rsidRPr="00361BF4" w14:paraId="127F3E77" w14:textId="77777777" w:rsidTr="00CE25A6">
        <w:tc>
          <w:tcPr>
            <w:tcW w:w="396" w:type="pct"/>
          </w:tcPr>
          <w:p w14:paraId="71D55600" w14:textId="77777777" w:rsidR="00EF1ED3" w:rsidRPr="009A113F" w:rsidRDefault="00EF1ED3" w:rsidP="007B57A0">
            <w:pPr>
              <w:pStyle w:val="Lijstalinea"/>
              <w:numPr>
                <w:ilvl w:val="0"/>
                <w:numId w:val="1"/>
              </w:numPr>
              <w:rPr>
                <w:lang w:val="fr-FR"/>
              </w:rPr>
            </w:pPr>
          </w:p>
        </w:tc>
        <w:tc>
          <w:tcPr>
            <w:tcW w:w="1872" w:type="pct"/>
          </w:tcPr>
          <w:p w14:paraId="20513823" w14:textId="77777777" w:rsidR="00EF1ED3" w:rsidRPr="00361BF4" w:rsidRDefault="00EF1ED3" w:rsidP="007B57A0">
            <w:pPr>
              <w:rPr>
                <w:lang w:val="fr-FR"/>
              </w:rPr>
            </w:pPr>
            <w:proofErr w:type="spellStart"/>
            <w:r w:rsidRPr="00361BF4">
              <w:rPr>
                <w:lang w:val="fr-FR"/>
              </w:rPr>
              <w:t>Waaier</w:t>
            </w:r>
            <w:proofErr w:type="spellEnd"/>
            <w:r w:rsidRPr="00361BF4">
              <w:rPr>
                <w:lang w:val="fr-FR"/>
              </w:rPr>
              <w:t xml:space="preserve"> </w:t>
            </w:r>
            <w:proofErr w:type="spellStart"/>
            <w:r w:rsidRPr="00361BF4">
              <w:rPr>
                <w:lang w:val="fr-FR"/>
              </w:rPr>
              <w:t>pomp</w:t>
            </w:r>
            <w:proofErr w:type="spellEnd"/>
            <w:r w:rsidRPr="00361BF4">
              <w:rPr>
                <w:lang w:val="fr-FR"/>
              </w:rPr>
              <w:t xml:space="preserve"> post nr. 3</w:t>
            </w:r>
          </w:p>
        </w:tc>
        <w:tc>
          <w:tcPr>
            <w:tcW w:w="446" w:type="pct"/>
          </w:tcPr>
          <w:p w14:paraId="66E34D30" w14:textId="77777777" w:rsidR="00EF1ED3" w:rsidRPr="00361BF4" w:rsidRDefault="00EF1ED3" w:rsidP="007B57A0">
            <w:pPr>
              <w:rPr>
                <w:lang w:val="fr-FR"/>
              </w:rPr>
            </w:pPr>
            <w:proofErr w:type="spellStart"/>
            <w:r w:rsidRPr="00361BF4">
              <w:rPr>
                <w:lang w:val="fr-FR"/>
              </w:rPr>
              <w:t>Stuk</w:t>
            </w:r>
            <w:proofErr w:type="spellEnd"/>
          </w:p>
        </w:tc>
        <w:tc>
          <w:tcPr>
            <w:tcW w:w="698" w:type="pct"/>
          </w:tcPr>
          <w:p w14:paraId="3915064D" w14:textId="77777777" w:rsidR="00EF1ED3" w:rsidRPr="00361BF4" w:rsidRDefault="001D2B9E" w:rsidP="007B57A0">
            <w:pPr>
              <w:rPr>
                <w:lang w:val="fr-FR"/>
              </w:rPr>
            </w:pPr>
            <w:r>
              <w:rPr>
                <w:lang w:val="fr-FR"/>
              </w:rPr>
              <w:t>5</w:t>
            </w:r>
          </w:p>
        </w:tc>
        <w:tc>
          <w:tcPr>
            <w:tcW w:w="749" w:type="pct"/>
            <w:gridSpan w:val="2"/>
          </w:tcPr>
          <w:p w14:paraId="769F85F8" w14:textId="77777777" w:rsidR="00EF1ED3" w:rsidRPr="00361BF4" w:rsidRDefault="00EF1ED3" w:rsidP="007B57A0">
            <w:pPr>
              <w:rPr>
                <w:lang w:val="fr-FR"/>
              </w:rPr>
            </w:pPr>
            <w:r w:rsidRPr="00361BF4">
              <w:rPr>
                <w:lang w:val="fr-FR"/>
              </w:rPr>
              <w:t>€</w:t>
            </w:r>
          </w:p>
        </w:tc>
        <w:tc>
          <w:tcPr>
            <w:tcW w:w="839" w:type="pct"/>
          </w:tcPr>
          <w:p w14:paraId="60E37EAB" w14:textId="77777777" w:rsidR="00EF1ED3" w:rsidRPr="00361BF4" w:rsidRDefault="00EF1ED3" w:rsidP="007B57A0">
            <w:pPr>
              <w:rPr>
                <w:lang w:val="fr-FR"/>
              </w:rPr>
            </w:pPr>
            <w:r w:rsidRPr="00361BF4">
              <w:rPr>
                <w:lang w:val="fr-FR"/>
              </w:rPr>
              <w:t>€</w:t>
            </w:r>
          </w:p>
        </w:tc>
      </w:tr>
      <w:tr w:rsidR="00EF1ED3" w:rsidRPr="00361BF4" w14:paraId="26E993DE" w14:textId="77777777" w:rsidTr="00CE25A6">
        <w:tc>
          <w:tcPr>
            <w:tcW w:w="396" w:type="pct"/>
          </w:tcPr>
          <w:p w14:paraId="368C14A0" w14:textId="77777777" w:rsidR="00EF1ED3" w:rsidRPr="009A113F" w:rsidRDefault="00EF1ED3" w:rsidP="007B57A0">
            <w:pPr>
              <w:pStyle w:val="Lijstalinea"/>
              <w:numPr>
                <w:ilvl w:val="0"/>
                <w:numId w:val="1"/>
              </w:numPr>
              <w:rPr>
                <w:lang w:val="fr-FR"/>
              </w:rPr>
            </w:pPr>
          </w:p>
        </w:tc>
        <w:tc>
          <w:tcPr>
            <w:tcW w:w="1872" w:type="pct"/>
          </w:tcPr>
          <w:p w14:paraId="37001D36" w14:textId="77777777" w:rsidR="00EF1ED3" w:rsidRPr="00361BF4" w:rsidRDefault="00EF1ED3" w:rsidP="007B57A0">
            <w:pPr>
              <w:rPr>
                <w:lang w:val="fr-FR"/>
              </w:rPr>
            </w:pPr>
            <w:proofErr w:type="spellStart"/>
            <w:r w:rsidRPr="00361BF4">
              <w:rPr>
                <w:lang w:val="fr-FR"/>
              </w:rPr>
              <w:t>Waaier</w:t>
            </w:r>
            <w:proofErr w:type="spellEnd"/>
            <w:r w:rsidRPr="00361BF4">
              <w:rPr>
                <w:lang w:val="fr-FR"/>
              </w:rPr>
              <w:t xml:space="preserve"> </w:t>
            </w:r>
            <w:proofErr w:type="spellStart"/>
            <w:r w:rsidRPr="00361BF4">
              <w:rPr>
                <w:lang w:val="fr-FR"/>
              </w:rPr>
              <w:t>pomp</w:t>
            </w:r>
            <w:proofErr w:type="spellEnd"/>
            <w:r w:rsidRPr="00361BF4">
              <w:rPr>
                <w:lang w:val="fr-FR"/>
              </w:rPr>
              <w:t xml:space="preserve"> post nr. 4 </w:t>
            </w:r>
          </w:p>
        </w:tc>
        <w:tc>
          <w:tcPr>
            <w:tcW w:w="446" w:type="pct"/>
          </w:tcPr>
          <w:p w14:paraId="1A6D675A" w14:textId="77777777" w:rsidR="00EF1ED3" w:rsidRPr="00361BF4" w:rsidRDefault="00EF1ED3" w:rsidP="007B57A0">
            <w:pPr>
              <w:rPr>
                <w:lang w:val="fr-FR"/>
              </w:rPr>
            </w:pPr>
            <w:proofErr w:type="spellStart"/>
            <w:r w:rsidRPr="00361BF4">
              <w:rPr>
                <w:lang w:val="fr-FR"/>
              </w:rPr>
              <w:t>Stuk</w:t>
            </w:r>
            <w:proofErr w:type="spellEnd"/>
          </w:p>
        </w:tc>
        <w:tc>
          <w:tcPr>
            <w:tcW w:w="698" w:type="pct"/>
          </w:tcPr>
          <w:p w14:paraId="7222AD27" w14:textId="77777777" w:rsidR="00EF1ED3" w:rsidRPr="00361BF4" w:rsidRDefault="001D2B9E" w:rsidP="007B57A0">
            <w:pPr>
              <w:rPr>
                <w:lang w:val="fr-FR"/>
              </w:rPr>
            </w:pPr>
            <w:r>
              <w:rPr>
                <w:lang w:val="fr-FR"/>
              </w:rPr>
              <w:t>4</w:t>
            </w:r>
          </w:p>
        </w:tc>
        <w:tc>
          <w:tcPr>
            <w:tcW w:w="749" w:type="pct"/>
            <w:gridSpan w:val="2"/>
          </w:tcPr>
          <w:p w14:paraId="3759999E" w14:textId="77777777" w:rsidR="00EF1ED3" w:rsidRPr="00361BF4" w:rsidRDefault="00EF1ED3" w:rsidP="007B57A0">
            <w:pPr>
              <w:rPr>
                <w:lang w:val="fr-FR"/>
              </w:rPr>
            </w:pPr>
            <w:r w:rsidRPr="00361BF4">
              <w:rPr>
                <w:lang w:val="fr-FR"/>
              </w:rPr>
              <w:t>€</w:t>
            </w:r>
          </w:p>
        </w:tc>
        <w:tc>
          <w:tcPr>
            <w:tcW w:w="839" w:type="pct"/>
          </w:tcPr>
          <w:p w14:paraId="03672455" w14:textId="77777777" w:rsidR="00EF1ED3" w:rsidRPr="00361BF4" w:rsidRDefault="00EF1ED3" w:rsidP="007B57A0">
            <w:pPr>
              <w:rPr>
                <w:lang w:val="fr-FR"/>
              </w:rPr>
            </w:pPr>
            <w:r w:rsidRPr="00361BF4">
              <w:rPr>
                <w:lang w:val="fr-FR"/>
              </w:rPr>
              <w:t>€</w:t>
            </w:r>
          </w:p>
        </w:tc>
      </w:tr>
      <w:tr w:rsidR="00EF1ED3" w:rsidRPr="00361BF4" w14:paraId="106F00FA" w14:textId="77777777" w:rsidTr="00CE25A6">
        <w:tc>
          <w:tcPr>
            <w:tcW w:w="396" w:type="pct"/>
          </w:tcPr>
          <w:p w14:paraId="69DA6DF5" w14:textId="77777777" w:rsidR="00EF1ED3" w:rsidRPr="009A113F" w:rsidRDefault="00EF1ED3" w:rsidP="007B57A0">
            <w:pPr>
              <w:pStyle w:val="Lijstalinea"/>
              <w:numPr>
                <w:ilvl w:val="0"/>
                <w:numId w:val="1"/>
              </w:numPr>
              <w:rPr>
                <w:lang w:val="fr-FR"/>
              </w:rPr>
            </w:pPr>
          </w:p>
        </w:tc>
        <w:tc>
          <w:tcPr>
            <w:tcW w:w="1872" w:type="pct"/>
          </w:tcPr>
          <w:p w14:paraId="7BB946B0" w14:textId="77777777" w:rsidR="00EF1ED3" w:rsidRPr="00361BF4" w:rsidRDefault="00EF1ED3" w:rsidP="007B57A0">
            <w:pPr>
              <w:rPr>
                <w:lang w:val="fr-FR"/>
              </w:rPr>
            </w:pPr>
            <w:proofErr w:type="spellStart"/>
            <w:r w:rsidRPr="00361BF4">
              <w:rPr>
                <w:lang w:val="fr-FR"/>
              </w:rPr>
              <w:t>Waaier</w:t>
            </w:r>
            <w:proofErr w:type="spellEnd"/>
            <w:r w:rsidRPr="00361BF4">
              <w:rPr>
                <w:lang w:val="fr-FR"/>
              </w:rPr>
              <w:t xml:space="preserve"> </w:t>
            </w:r>
            <w:proofErr w:type="spellStart"/>
            <w:r w:rsidRPr="00361BF4">
              <w:rPr>
                <w:lang w:val="fr-FR"/>
              </w:rPr>
              <w:t>pomp</w:t>
            </w:r>
            <w:proofErr w:type="spellEnd"/>
            <w:r w:rsidRPr="00361BF4">
              <w:rPr>
                <w:lang w:val="fr-FR"/>
              </w:rPr>
              <w:t xml:space="preserve"> post nr. 5</w:t>
            </w:r>
          </w:p>
        </w:tc>
        <w:tc>
          <w:tcPr>
            <w:tcW w:w="446" w:type="pct"/>
          </w:tcPr>
          <w:p w14:paraId="0DD9C35B" w14:textId="77777777" w:rsidR="00EF1ED3" w:rsidRPr="00361BF4" w:rsidRDefault="00EF1ED3" w:rsidP="007B57A0">
            <w:pPr>
              <w:rPr>
                <w:lang w:val="fr-FR"/>
              </w:rPr>
            </w:pPr>
            <w:proofErr w:type="spellStart"/>
            <w:r w:rsidRPr="00361BF4">
              <w:rPr>
                <w:lang w:val="fr-FR"/>
              </w:rPr>
              <w:t>Stuk</w:t>
            </w:r>
            <w:proofErr w:type="spellEnd"/>
          </w:p>
        </w:tc>
        <w:tc>
          <w:tcPr>
            <w:tcW w:w="698" w:type="pct"/>
          </w:tcPr>
          <w:p w14:paraId="76281F72" w14:textId="77777777" w:rsidR="00EF1ED3" w:rsidRPr="00361BF4" w:rsidRDefault="001D2B9E" w:rsidP="007B57A0">
            <w:pPr>
              <w:rPr>
                <w:lang w:val="fr-FR"/>
              </w:rPr>
            </w:pPr>
            <w:r>
              <w:rPr>
                <w:lang w:val="fr-FR"/>
              </w:rPr>
              <w:t>3</w:t>
            </w:r>
          </w:p>
        </w:tc>
        <w:tc>
          <w:tcPr>
            <w:tcW w:w="749" w:type="pct"/>
            <w:gridSpan w:val="2"/>
          </w:tcPr>
          <w:p w14:paraId="7C4B4AC0" w14:textId="77777777" w:rsidR="00EF1ED3" w:rsidRPr="00361BF4" w:rsidRDefault="00EF1ED3" w:rsidP="007B57A0">
            <w:pPr>
              <w:rPr>
                <w:lang w:val="fr-FR"/>
              </w:rPr>
            </w:pPr>
            <w:r w:rsidRPr="00361BF4">
              <w:rPr>
                <w:lang w:val="fr-FR"/>
              </w:rPr>
              <w:t>€</w:t>
            </w:r>
          </w:p>
        </w:tc>
        <w:tc>
          <w:tcPr>
            <w:tcW w:w="839" w:type="pct"/>
          </w:tcPr>
          <w:p w14:paraId="6F7FAF25" w14:textId="77777777" w:rsidR="00EF1ED3" w:rsidRPr="00361BF4" w:rsidRDefault="00EF1ED3" w:rsidP="007B57A0">
            <w:pPr>
              <w:rPr>
                <w:lang w:val="fr-FR"/>
              </w:rPr>
            </w:pPr>
            <w:r w:rsidRPr="00361BF4">
              <w:rPr>
                <w:lang w:val="fr-FR"/>
              </w:rPr>
              <w:t>€</w:t>
            </w:r>
          </w:p>
        </w:tc>
      </w:tr>
      <w:tr w:rsidR="00EF1ED3" w:rsidRPr="00361BF4" w14:paraId="1BD7DEB3" w14:textId="77777777" w:rsidTr="00CE25A6">
        <w:tc>
          <w:tcPr>
            <w:tcW w:w="396" w:type="pct"/>
          </w:tcPr>
          <w:p w14:paraId="0D8524E8" w14:textId="77777777" w:rsidR="00EF1ED3" w:rsidRPr="009A113F" w:rsidRDefault="00EF1ED3" w:rsidP="007B57A0">
            <w:pPr>
              <w:pStyle w:val="Lijstalinea"/>
              <w:numPr>
                <w:ilvl w:val="0"/>
                <w:numId w:val="1"/>
              </w:numPr>
              <w:rPr>
                <w:lang w:val="fr-FR"/>
              </w:rPr>
            </w:pPr>
          </w:p>
        </w:tc>
        <w:tc>
          <w:tcPr>
            <w:tcW w:w="1872" w:type="pct"/>
          </w:tcPr>
          <w:p w14:paraId="47E58098" w14:textId="77777777" w:rsidR="00EF1ED3" w:rsidRPr="00361BF4" w:rsidRDefault="00EF1ED3" w:rsidP="007B57A0">
            <w:pPr>
              <w:rPr>
                <w:lang w:val="fr-FR"/>
              </w:rPr>
            </w:pPr>
            <w:proofErr w:type="spellStart"/>
            <w:r w:rsidRPr="00361BF4">
              <w:rPr>
                <w:lang w:val="fr-FR"/>
              </w:rPr>
              <w:t>Waaier</w:t>
            </w:r>
            <w:proofErr w:type="spellEnd"/>
            <w:r w:rsidRPr="00361BF4">
              <w:rPr>
                <w:lang w:val="fr-FR"/>
              </w:rPr>
              <w:t xml:space="preserve"> </w:t>
            </w:r>
            <w:proofErr w:type="spellStart"/>
            <w:r w:rsidRPr="00361BF4">
              <w:rPr>
                <w:lang w:val="fr-FR"/>
              </w:rPr>
              <w:t>pomp</w:t>
            </w:r>
            <w:proofErr w:type="spellEnd"/>
            <w:r w:rsidRPr="00361BF4">
              <w:rPr>
                <w:lang w:val="fr-FR"/>
              </w:rPr>
              <w:t xml:space="preserve"> post nr. 6</w:t>
            </w:r>
          </w:p>
        </w:tc>
        <w:tc>
          <w:tcPr>
            <w:tcW w:w="446" w:type="pct"/>
          </w:tcPr>
          <w:p w14:paraId="4A83166B" w14:textId="77777777" w:rsidR="00EF1ED3" w:rsidRPr="00361BF4" w:rsidRDefault="00EF1ED3" w:rsidP="007B57A0">
            <w:pPr>
              <w:rPr>
                <w:lang w:val="fr-FR"/>
              </w:rPr>
            </w:pPr>
            <w:proofErr w:type="spellStart"/>
            <w:r w:rsidRPr="00361BF4">
              <w:rPr>
                <w:lang w:val="fr-FR"/>
              </w:rPr>
              <w:t>Stuk</w:t>
            </w:r>
            <w:proofErr w:type="spellEnd"/>
          </w:p>
        </w:tc>
        <w:tc>
          <w:tcPr>
            <w:tcW w:w="698" w:type="pct"/>
          </w:tcPr>
          <w:p w14:paraId="21FFE07D" w14:textId="77777777" w:rsidR="00EF1ED3" w:rsidRPr="00361BF4" w:rsidRDefault="001D2B9E" w:rsidP="007B57A0">
            <w:pPr>
              <w:rPr>
                <w:lang w:val="fr-FR"/>
              </w:rPr>
            </w:pPr>
            <w:r>
              <w:rPr>
                <w:lang w:val="fr-FR"/>
              </w:rPr>
              <w:t>3</w:t>
            </w:r>
          </w:p>
        </w:tc>
        <w:tc>
          <w:tcPr>
            <w:tcW w:w="749" w:type="pct"/>
            <w:gridSpan w:val="2"/>
          </w:tcPr>
          <w:p w14:paraId="7053D82D" w14:textId="77777777" w:rsidR="00EF1ED3" w:rsidRPr="00361BF4" w:rsidRDefault="00EF1ED3" w:rsidP="007B57A0">
            <w:pPr>
              <w:rPr>
                <w:lang w:val="fr-FR"/>
              </w:rPr>
            </w:pPr>
            <w:r w:rsidRPr="00361BF4">
              <w:rPr>
                <w:lang w:val="fr-FR"/>
              </w:rPr>
              <w:t>€</w:t>
            </w:r>
          </w:p>
        </w:tc>
        <w:tc>
          <w:tcPr>
            <w:tcW w:w="839" w:type="pct"/>
          </w:tcPr>
          <w:p w14:paraId="5B991C19" w14:textId="77777777" w:rsidR="00EF1ED3" w:rsidRPr="00361BF4" w:rsidRDefault="00EF1ED3" w:rsidP="007B57A0">
            <w:pPr>
              <w:rPr>
                <w:lang w:val="fr-FR"/>
              </w:rPr>
            </w:pPr>
            <w:r w:rsidRPr="00361BF4">
              <w:rPr>
                <w:lang w:val="fr-FR"/>
              </w:rPr>
              <w:t>€</w:t>
            </w:r>
          </w:p>
        </w:tc>
      </w:tr>
      <w:tr w:rsidR="00EF1ED3" w:rsidRPr="00361BF4" w14:paraId="57788650" w14:textId="77777777" w:rsidTr="00CE25A6">
        <w:tc>
          <w:tcPr>
            <w:tcW w:w="396" w:type="pct"/>
          </w:tcPr>
          <w:p w14:paraId="438736EB" w14:textId="77777777" w:rsidR="00EF1ED3" w:rsidRPr="009A113F" w:rsidRDefault="00EF1ED3" w:rsidP="007B57A0">
            <w:pPr>
              <w:pStyle w:val="Lijstalinea"/>
              <w:numPr>
                <w:ilvl w:val="0"/>
                <w:numId w:val="1"/>
              </w:numPr>
              <w:rPr>
                <w:lang w:val="fr-FR"/>
              </w:rPr>
            </w:pPr>
          </w:p>
        </w:tc>
        <w:tc>
          <w:tcPr>
            <w:tcW w:w="1872" w:type="pct"/>
          </w:tcPr>
          <w:p w14:paraId="3552B08F" w14:textId="77777777" w:rsidR="00EF1ED3" w:rsidRPr="00361BF4" w:rsidRDefault="00EF1ED3" w:rsidP="007B57A0">
            <w:pPr>
              <w:rPr>
                <w:lang w:val="fr-FR"/>
              </w:rPr>
            </w:pPr>
            <w:proofErr w:type="spellStart"/>
            <w:r w:rsidRPr="00361BF4">
              <w:rPr>
                <w:lang w:val="fr-FR"/>
              </w:rPr>
              <w:t>Waaier</w:t>
            </w:r>
            <w:proofErr w:type="spellEnd"/>
            <w:r w:rsidRPr="00361BF4">
              <w:rPr>
                <w:lang w:val="fr-FR"/>
              </w:rPr>
              <w:t xml:space="preserve"> </w:t>
            </w:r>
            <w:proofErr w:type="spellStart"/>
            <w:r w:rsidRPr="00361BF4">
              <w:rPr>
                <w:lang w:val="fr-FR"/>
              </w:rPr>
              <w:t>pomp</w:t>
            </w:r>
            <w:proofErr w:type="spellEnd"/>
            <w:r w:rsidRPr="00361BF4">
              <w:rPr>
                <w:lang w:val="fr-FR"/>
              </w:rPr>
              <w:t xml:space="preserve"> post nr. 7</w:t>
            </w:r>
          </w:p>
        </w:tc>
        <w:tc>
          <w:tcPr>
            <w:tcW w:w="446" w:type="pct"/>
          </w:tcPr>
          <w:p w14:paraId="404C39F6" w14:textId="77777777" w:rsidR="00EF1ED3" w:rsidRPr="00361BF4" w:rsidRDefault="00EF1ED3" w:rsidP="007B57A0">
            <w:pPr>
              <w:rPr>
                <w:lang w:val="fr-FR"/>
              </w:rPr>
            </w:pPr>
            <w:proofErr w:type="spellStart"/>
            <w:r w:rsidRPr="00361BF4">
              <w:rPr>
                <w:lang w:val="fr-FR"/>
              </w:rPr>
              <w:t>Stuk</w:t>
            </w:r>
            <w:proofErr w:type="spellEnd"/>
          </w:p>
        </w:tc>
        <w:tc>
          <w:tcPr>
            <w:tcW w:w="698" w:type="pct"/>
          </w:tcPr>
          <w:p w14:paraId="47586E4E" w14:textId="77777777" w:rsidR="00EF1ED3" w:rsidRPr="00361BF4" w:rsidRDefault="001D2B9E" w:rsidP="007B57A0">
            <w:pPr>
              <w:rPr>
                <w:lang w:val="fr-FR"/>
              </w:rPr>
            </w:pPr>
            <w:r>
              <w:rPr>
                <w:lang w:val="fr-FR"/>
              </w:rPr>
              <w:t>2</w:t>
            </w:r>
          </w:p>
        </w:tc>
        <w:tc>
          <w:tcPr>
            <w:tcW w:w="749" w:type="pct"/>
            <w:gridSpan w:val="2"/>
          </w:tcPr>
          <w:p w14:paraId="268C7B4E" w14:textId="77777777" w:rsidR="00EF1ED3" w:rsidRPr="00361BF4" w:rsidRDefault="00EF1ED3" w:rsidP="007B57A0">
            <w:pPr>
              <w:rPr>
                <w:lang w:val="fr-FR"/>
              </w:rPr>
            </w:pPr>
            <w:r w:rsidRPr="00361BF4">
              <w:rPr>
                <w:lang w:val="fr-FR"/>
              </w:rPr>
              <w:t>€</w:t>
            </w:r>
          </w:p>
        </w:tc>
        <w:tc>
          <w:tcPr>
            <w:tcW w:w="839" w:type="pct"/>
          </w:tcPr>
          <w:p w14:paraId="7663386C" w14:textId="77777777" w:rsidR="00EF1ED3" w:rsidRPr="00361BF4" w:rsidRDefault="00EF1ED3" w:rsidP="007B57A0">
            <w:pPr>
              <w:rPr>
                <w:lang w:val="fr-FR"/>
              </w:rPr>
            </w:pPr>
            <w:r w:rsidRPr="00361BF4">
              <w:rPr>
                <w:lang w:val="fr-FR"/>
              </w:rPr>
              <w:t>€</w:t>
            </w:r>
          </w:p>
        </w:tc>
      </w:tr>
      <w:tr w:rsidR="005B24CB" w:rsidRPr="00361BF4" w14:paraId="7AB3B7BE" w14:textId="77777777" w:rsidTr="00CE25A6">
        <w:tc>
          <w:tcPr>
            <w:tcW w:w="396" w:type="pct"/>
          </w:tcPr>
          <w:p w14:paraId="45C5874D" w14:textId="77777777" w:rsidR="005B24CB" w:rsidRPr="009A113F" w:rsidRDefault="005B24CB" w:rsidP="007B57A0">
            <w:pPr>
              <w:pStyle w:val="Lijstalinea"/>
              <w:numPr>
                <w:ilvl w:val="0"/>
                <w:numId w:val="1"/>
              </w:numPr>
              <w:rPr>
                <w:lang w:val="fr-FR"/>
              </w:rPr>
            </w:pPr>
          </w:p>
        </w:tc>
        <w:tc>
          <w:tcPr>
            <w:tcW w:w="1872" w:type="pct"/>
          </w:tcPr>
          <w:p w14:paraId="45E45F74" w14:textId="77777777" w:rsidR="005B24CB" w:rsidRPr="00361BF4" w:rsidRDefault="005B24CB" w:rsidP="007B57A0">
            <w:pPr>
              <w:rPr>
                <w:lang w:val="fr-FR"/>
              </w:rPr>
            </w:pPr>
            <w:proofErr w:type="spellStart"/>
            <w:r>
              <w:rPr>
                <w:lang w:val="fr-FR"/>
              </w:rPr>
              <w:t>Waaier</w:t>
            </w:r>
            <w:proofErr w:type="spellEnd"/>
            <w:r>
              <w:rPr>
                <w:lang w:val="fr-FR"/>
              </w:rPr>
              <w:t xml:space="preserve"> </w:t>
            </w:r>
            <w:proofErr w:type="spellStart"/>
            <w:r>
              <w:rPr>
                <w:lang w:val="fr-FR"/>
              </w:rPr>
              <w:t>pomp</w:t>
            </w:r>
            <w:proofErr w:type="spellEnd"/>
            <w:r>
              <w:rPr>
                <w:lang w:val="fr-FR"/>
              </w:rPr>
              <w:t xml:space="preserve"> post nr. 8</w:t>
            </w:r>
          </w:p>
        </w:tc>
        <w:tc>
          <w:tcPr>
            <w:tcW w:w="446" w:type="pct"/>
          </w:tcPr>
          <w:p w14:paraId="652EADBF" w14:textId="77777777" w:rsidR="005B24CB" w:rsidRPr="00361BF4" w:rsidRDefault="005B24CB" w:rsidP="007B57A0">
            <w:pPr>
              <w:rPr>
                <w:lang w:val="fr-FR"/>
              </w:rPr>
            </w:pPr>
            <w:proofErr w:type="spellStart"/>
            <w:r w:rsidRPr="00361BF4">
              <w:rPr>
                <w:lang w:val="fr-FR"/>
              </w:rPr>
              <w:t>Stuk</w:t>
            </w:r>
            <w:proofErr w:type="spellEnd"/>
          </w:p>
        </w:tc>
        <w:tc>
          <w:tcPr>
            <w:tcW w:w="698" w:type="pct"/>
          </w:tcPr>
          <w:p w14:paraId="4ACC529A" w14:textId="77777777" w:rsidR="005B24CB" w:rsidRPr="00361BF4" w:rsidRDefault="001D2B9E" w:rsidP="007B57A0">
            <w:pPr>
              <w:rPr>
                <w:lang w:val="fr-FR"/>
              </w:rPr>
            </w:pPr>
            <w:r>
              <w:rPr>
                <w:lang w:val="fr-FR"/>
              </w:rPr>
              <w:t>2</w:t>
            </w:r>
          </w:p>
        </w:tc>
        <w:tc>
          <w:tcPr>
            <w:tcW w:w="749" w:type="pct"/>
            <w:gridSpan w:val="2"/>
          </w:tcPr>
          <w:p w14:paraId="1B89AC19" w14:textId="77777777" w:rsidR="005B24CB" w:rsidRPr="00361BF4" w:rsidRDefault="005B24CB" w:rsidP="007B57A0">
            <w:pPr>
              <w:rPr>
                <w:lang w:val="fr-FR"/>
              </w:rPr>
            </w:pPr>
            <w:r w:rsidRPr="00361BF4">
              <w:rPr>
                <w:lang w:val="fr-FR"/>
              </w:rPr>
              <w:t>€</w:t>
            </w:r>
          </w:p>
        </w:tc>
        <w:tc>
          <w:tcPr>
            <w:tcW w:w="839" w:type="pct"/>
          </w:tcPr>
          <w:p w14:paraId="0B9BFFDF" w14:textId="77777777" w:rsidR="005B24CB" w:rsidRPr="00361BF4" w:rsidRDefault="005B24CB" w:rsidP="007B57A0">
            <w:pPr>
              <w:rPr>
                <w:lang w:val="fr-FR"/>
              </w:rPr>
            </w:pPr>
            <w:r w:rsidRPr="00361BF4">
              <w:rPr>
                <w:lang w:val="fr-FR"/>
              </w:rPr>
              <w:t>€</w:t>
            </w:r>
          </w:p>
        </w:tc>
      </w:tr>
      <w:tr w:rsidR="005B24CB" w:rsidRPr="00361BF4" w14:paraId="08EECFBC" w14:textId="77777777" w:rsidTr="00CE25A6">
        <w:tc>
          <w:tcPr>
            <w:tcW w:w="396" w:type="pct"/>
          </w:tcPr>
          <w:p w14:paraId="5B9CFAE5" w14:textId="77777777" w:rsidR="005B24CB" w:rsidRPr="009A113F" w:rsidRDefault="005B24CB" w:rsidP="007B57A0">
            <w:pPr>
              <w:pStyle w:val="Lijstalinea"/>
              <w:numPr>
                <w:ilvl w:val="0"/>
                <w:numId w:val="1"/>
              </w:numPr>
              <w:rPr>
                <w:lang w:val="fr-FR"/>
              </w:rPr>
            </w:pPr>
          </w:p>
        </w:tc>
        <w:tc>
          <w:tcPr>
            <w:tcW w:w="1872" w:type="pct"/>
          </w:tcPr>
          <w:p w14:paraId="3051FB3C" w14:textId="77777777" w:rsidR="005B24CB" w:rsidRPr="00361BF4" w:rsidRDefault="005B24CB" w:rsidP="007B57A0">
            <w:pPr>
              <w:rPr>
                <w:lang w:val="fr-FR"/>
              </w:rPr>
            </w:pPr>
            <w:proofErr w:type="spellStart"/>
            <w:r>
              <w:rPr>
                <w:lang w:val="fr-FR"/>
              </w:rPr>
              <w:t>Waaier</w:t>
            </w:r>
            <w:proofErr w:type="spellEnd"/>
            <w:r>
              <w:rPr>
                <w:lang w:val="fr-FR"/>
              </w:rPr>
              <w:t xml:space="preserve"> </w:t>
            </w:r>
            <w:proofErr w:type="spellStart"/>
            <w:r>
              <w:rPr>
                <w:lang w:val="fr-FR"/>
              </w:rPr>
              <w:t>pomp</w:t>
            </w:r>
            <w:proofErr w:type="spellEnd"/>
            <w:r>
              <w:rPr>
                <w:lang w:val="fr-FR"/>
              </w:rPr>
              <w:t xml:space="preserve"> post nt 9</w:t>
            </w:r>
          </w:p>
        </w:tc>
        <w:tc>
          <w:tcPr>
            <w:tcW w:w="446" w:type="pct"/>
          </w:tcPr>
          <w:p w14:paraId="541FF0AE" w14:textId="77777777" w:rsidR="005B24CB" w:rsidRPr="00361BF4" w:rsidRDefault="005B24CB" w:rsidP="007B57A0">
            <w:pPr>
              <w:rPr>
                <w:lang w:val="fr-FR"/>
              </w:rPr>
            </w:pPr>
            <w:proofErr w:type="spellStart"/>
            <w:r w:rsidRPr="00361BF4">
              <w:rPr>
                <w:lang w:val="fr-FR"/>
              </w:rPr>
              <w:t>Stuk</w:t>
            </w:r>
            <w:proofErr w:type="spellEnd"/>
          </w:p>
        </w:tc>
        <w:tc>
          <w:tcPr>
            <w:tcW w:w="698" w:type="pct"/>
          </w:tcPr>
          <w:p w14:paraId="686132C7" w14:textId="77777777" w:rsidR="005B24CB" w:rsidRPr="00361BF4" w:rsidRDefault="001D2B9E" w:rsidP="007B57A0">
            <w:pPr>
              <w:rPr>
                <w:lang w:val="fr-FR"/>
              </w:rPr>
            </w:pPr>
            <w:r>
              <w:rPr>
                <w:lang w:val="fr-FR"/>
              </w:rPr>
              <w:t>1</w:t>
            </w:r>
          </w:p>
        </w:tc>
        <w:tc>
          <w:tcPr>
            <w:tcW w:w="749" w:type="pct"/>
            <w:gridSpan w:val="2"/>
          </w:tcPr>
          <w:p w14:paraId="73E5E7E3" w14:textId="77777777" w:rsidR="005B24CB" w:rsidRPr="00361BF4" w:rsidRDefault="005B24CB" w:rsidP="007B57A0">
            <w:pPr>
              <w:rPr>
                <w:lang w:val="fr-FR"/>
              </w:rPr>
            </w:pPr>
            <w:r w:rsidRPr="00361BF4">
              <w:rPr>
                <w:lang w:val="fr-FR"/>
              </w:rPr>
              <w:t>€</w:t>
            </w:r>
          </w:p>
        </w:tc>
        <w:tc>
          <w:tcPr>
            <w:tcW w:w="839" w:type="pct"/>
          </w:tcPr>
          <w:p w14:paraId="55FDE95F" w14:textId="77777777" w:rsidR="005B24CB" w:rsidRPr="00361BF4" w:rsidRDefault="005B24CB" w:rsidP="007B57A0">
            <w:pPr>
              <w:rPr>
                <w:lang w:val="fr-FR"/>
              </w:rPr>
            </w:pPr>
            <w:r w:rsidRPr="00361BF4">
              <w:rPr>
                <w:lang w:val="fr-FR"/>
              </w:rPr>
              <w:t>€</w:t>
            </w:r>
          </w:p>
        </w:tc>
      </w:tr>
      <w:tr w:rsidR="00EF1ED3" w:rsidRPr="00361BF4" w14:paraId="18FE0CE0" w14:textId="77777777" w:rsidTr="00CE25A6">
        <w:tc>
          <w:tcPr>
            <w:tcW w:w="396" w:type="pct"/>
          </w:tcPr>
          <w:p w14:paraId="4CA41A31" w14:textId="77777777" w:rsidR="00EF1ED3" w:rsidRPr="009A113F" w:rsidRDefault="00EF1ED3" w:rsidP="007B57A0">
            <w:pPr>
              <w:pStyle w:val="Lijstalinea"/>
              <w:numPr>
                <w:ilvl w:val="0"/>
                <w:numId w:val="1"/>
              </w:numPr>
              <w:rPr>
                <w:lang w:val="fr-FR"/>
              </w:rPr>
            </w:pPr>
          </w:p>
        </w:tc>
        <w:tc>
          <w:tcPr>
            <w:tcW w:w="1872" w:type="pct"/>
          </w:tcPr>
          <w:p w14:paraId="4E8D9ACC" w14:textId="77777777" w:rsidR="00EF1ED3" w:rsidRPr="00361BF4" w:rsidRDefault="00EF1ED3" w:rsidP="007B57A0">
            <w:pPr>
              <w:rPr>
                <w:lang w:val="fr-FR"/>
              </w:rPr>
            </w:pPr>
            <w:proofErr w:type="spellStart"/>
            <w:r w:rsidRPr="00361BF4">
              <w:rPr>
                <w:lang w:val="fr-FR"/>
              </w:rPr>
              <w:t>Zuigdeksel</w:t>
            </w:r>
            <w:proofErr w:type="spellEnd"/>
            <w:r w:rsidRPr="00361BF4">
              <w:rPr>
                <w:lang w:val="fr-FR"/>
              </w:rPr>
              <w:t xml:space="preserve"> </w:t>
            </w:r>
            <w:proofErr w:type="spellStart"/>
            <w:r w:rsidRPr="00361BF4">
              <w:rPr>
                <w:lang w:val="fr-FR"/>
              </w:rPr>
              <w:t>pomp</w:t>
            </w:r>
            <w:proofErr w:type="spellEnd"/>
            <w:r w:rsidRPr="00361BF4">
              <w:rPr>
                <w:lang w:val="fr-FR"/>
              </w:rPr>
              <w:t xml:space="preserve"> post nr. 2 en 3</w:t>
            </w:r>
          </w:p>
        </w:tc>
        <w:tc>
          <w:tcPr>
            <w:tcW w:w="446" w:type="pct"/>
          </w:tcPr>
          <w:p w14:paraId="29786B83" w14:textId="77777777" w:rsidR="00EF1ED3" w:rsidRPr="00361BF4" w:rsidRDefault="00EF1ED3" w:rsidP="007B57A0">
            <w:pPr>
              <w:rPr>
                <w:lang w:val="fr-FR"/>
              </w:rPr>
            </w:pPr>
            <w:proofErr w:type="spellStart"/>
            <w:r w:rsidRPr="00361BF4">
              <w:rPr>
                <w:lang w:val="fr-FR"/>
              </w:rPr>
              <w:t>Stuk</w:t>
            </w:r>
            <w:proofErr w:type="spellEnd"/>
          </w:p>
        </w:tc>
        <w:tc>
          <w:tcPr>
            <w:tcW w:w="698" w:type="pct"/>
          </w:tcPr>
          <w:p w14:paraId="0BC14D8B" w14:textId="77777777" w:rsidR="00EF1ED3" w:rsidRPr="00361BF4" w:rsidRDefault="001D2B9E" w:rsidP="007B57A0">
            <w:pPr>
              <w:rPr>
                <w:lang w:val="fr-FR"/>
              </w:rPr>
            </w:pPr>
            <w:r>
              <w:rPr>
                <w:lang w:val="fr-FR"/>
              </w:rPr>
              <w:t>5</w:t>
            </w:r>
          </w:p>
        </w:tc>
        <w:tc>
          <w:tcPr>
            <w:tcW w:w="749" w:type="pct"/>
            <w:gridSpan w:val="2"/>
          </w:tcPr>
          <w:p w14:paraId="11C895E1" w14:textId="77777777" w:rsidR="00EF1ED3" w:rsidRPr="00361BF4" w:rsidRDefault="00EF1ED3" w:rsidP="007B57A0">
            <w:pPr>
              <w:rPr>
                <w:lang w:val="fr-FR"/>
              </w:rPr>
            </w:pPr>
            <w:r w:rsidRPr="00361BF4">
              <w:rPr>
                <w:lang w:val="fr-FR"/>
              </w:rPr>
              <w:t>€</w:t>
            </w:r>
          </w:p>
        </w:tc>
        <w:tc>
          <w:tcPr>
            <w:tcW w:w="839" w:type="pct"/>
          </w:tcPr>
          <w:p w14:paraId="572A9E0C" w14:textId="77777777" w:rsidR="00EF1ED3" w:rsidRPr="00361BF4" w:rsidRDefault="00EF1ED3" w:rsidP="007B57A0">
            <w:pPr>
              <w:rPr>
                <w:lang w:val="fr-FR"/>
              </w:rPr>
            </w:pPr>
            <w:r w:rsidRPr="00361BF4">
              <w:rPr>
                <w:lang w:val="fr-FR"/>
              </w:rPr>
              <w:t>€</w:t>
            </w:r>
          </w:p>
        </w:tc>
      </w:tr>
      <w:tr w:rsidR="00EF1ED3" w:rsidRPr="00361BF4" w14:paraId="37E44F1A" w14:textId="77777777" w:rsidTr="00CE25A6">
        <w:tc>
          <w:tcPr>
            <w:tcW w:w="396" w:type="pct"/>
          </w:tcPr>
          <w:p w14:paraId="6540B109" w14:textId="77777777" w:rsidR="00EF1ED3" w:rsidRPr="009A113F" w:rsidRDefault="00EF1ED3" w:rsidP="007B57A0">
            <w:pPr>
              <w:pStyle w:val="Lijstalinea"/>
              <w:numPr>
                <w:ilvl w:val="0"/>
                <w:numId w:val="1"/>
              </w:numPr>
              <w:rPr>
                <w:lang w:val="fr-FR"/>
              </w:rPr>
            </w:pPr>
          </w:p>
        </w:tc>
        <w:tc>
          <w:tcPr>
            <w:tcW w:w="1872" w:type="pct"/>
          </w:tcPr>
          <w:p w14:paraId="7DD480EE" w14:textId="77777777" w:rsidR="00EF1ED3" w:rsidRPr="00361BF4" w:rsidRDefault="00EF1ED3" w:rsidP="007B57A0">
            <w:proofErr w:type="spellStart"/>
            <w:r w:rsidRPr="00361BF4">
              <w:rPr>
                <w:lang w:val="fr-FR"/>
              </w:rPr>
              <w:t>Versnijder</w:t>
            </w:r>
            <w:proofErr w:type="spellEnd"/>
            <w:r w:rsidRPr="00361BF4">
              <w:t xml:space="preserve"> compleet pomp post nr. 2 en 3</w:t>
            </w:r>
          </w:p>
        </w:tc>
        <w:tc>
          <w:tcPr>
            <w:tcW w:w="446" w:type="pct"/>
          </w:tcPr>
          <w:p w14:paraId="5C63226B" w14:textId="77777777" w:rsidR="00EF1ED3" w:rsidRPr="00361BF4" w:rsidRDefault="00EF1ED3" w:rsidP="007B57A0">
            <w:r w:rsidRPr="00361BF4">
              <w:t>Set</w:t>
            </w:r>
          </w:p>
        </w:tc>
        <w:tc>
          <w:tcPr>
            <w:tcW w:w="698" w:type="pct"/>
          </w:tcPr>
          <w:p w14:paraId="622C5BBB" w14:textId="77777777" w:rsidR="00EF1ED3" w:rsidRPr="00361BF4" w:rsidRDefault="001D2B9E" w:rsidP="007B57A0">
            <w:r>
              <w:t>5</w:t>
            </w:r>
          </w:p>
        </w:tc>
        <w:tc>
          <w:tcPr>
            <w:tcW w:w="749" w:type="pct"/>
            <w:gridSpan w:val="2"/>
          </w:tcPr>
          <w:p w14:paraId="5AC7EE3F" w14:textId="77777777" w:rsidR="00EF1ED3" w:rsidRPr="00361BF4" w:rsidRDefault="00EF1ED3" w:rsidP="007B57A0">
            <w:pPr>
              <w:rPr>
                <w:lang w:val="fr-FR"/>
              </w:rPr>
            </w:pPr>
            <w:r w:rsidRPr="00361BF4">
              <w:rPr>
                <w:lang w:val="fr-FR"/>
              </w:rPr>
              <w:t>€</w:t>
            </w:r>
          </w:p>
        </w:tc>
        <w:tc>
          <w:tcPr>
            <w:tcW w:w="839" w:type="pct"/>
          </w:tcPr>
          <w:p w14:paraId="430BD482" w14:textId="77777777" w:rsidR="00EF1ED3" w:rsidRPr="00361BF4" w:rsidRDefault="00EF1ED3" w:rsidP="007B57A0">
            <w:pPr>
              <w:rPr>
                <w:lang w:val="fr-FR"/>
              </w:rPr>
            </w:pPr>
            <w:r w:rsidRPr="00361BF4">
              <w:rPr>
                <w:lang w:val="fr-FR"/>
              </w:rPr>
              <w:t>€</w:t>
            </w:r>
          </w:p>
        </w:tc>
      </w:tr>
      <w:tr w:rsidR="00387A3E" w:rsidRPr="00361BF4" w14:paraId="2985C3E6" w14:textId="77777777" w:rsidTr="00CE25A6">
        <w:tc>
          <w:tcPr>
            <w:tcW w:w="396" w:type="pct"/>
          </w:tcPr>
          <w:p w14:paraId="4CBB640C" w14:textId="77777777" w:rsidR="00387A3E" w:rsidRPr="009A113F" w:rsidRDefault="00387A3E" w:rsidP="007B57A0">
            <w:pPr>
              <w:pStyle w:val="Lijstalinea"/>
              <w:numPr>
                <w:ilvl w:val="0"/>
                <w:numId w:val="1"/>
              </w:numPr>
              <w:rPr>
                <w:lang w:val="fr-FR"/>
              </w:rPr>
            </w:pPr>
          </w:p>
        </w:tc>
        <w:tc>
          <w:tcPr>
            <w:tcW w:w="1872" w:type="pct"/>
          </w:tcPr>
          <w:p w14:paraId="4BFA04C3" w14:textId="77777777" w:rsidR="00387A3E" w:rsidRPr="00361BF4" w:rsidRDefault="00387A3E" w:rsidP="007B57A0">
            <w:pPr>
              <w:rPr>
                <w:lang w:val="fr-FR"/>
              </w:rPr>
            </w:pPr>
            <w:proofErr w:type="spellStart"/>
            <w:r>
              <w:rPr>
                <w:lang w:val="fr-FR"/>
              </w:rPr>
              <w:t>Verwijderen</w:t>
            </w:r>
            <w:proofErr w:type="spellEnd"/>
            <w:r>
              <w:rPr>
                <w:lang w:val="fr-FR"/>
              </w:rPr>
              <w:t xml:space="preserve"> </w:t>
            </w:r>
            <w:proofErr w:type="spellStart"/>
            <w:r>
              <w:rPr>
                <w:lang w:val="fr-FR"/>
              </w:rPr>
              <w:t>vuil</w:t>
            </w:r>
            <w:proofErr w:type="spellEnd"/>
            <w:r>
              <w:rPr>
                <w:lang w:val="fr-FR"/>
              </w:rPr>
              <w:t xml:space="preserve"> </w:t>
            </w:r>
            <w:proofErr w:type="spellStart"/>
            <w:r>
              <w:rPr>
                <w:lang w:val="fr-FR"/>
              </w:rPr>
              <w:t>achter</w:t>
            </w:r>
            <w:proofErr w:type="spellEnd"/>
            <w:r>
              <w:rPr>
                <w:lang w:val="fr-FR"/>
              </w:rPr>
              <w:t xml:space="preserve"> </w:t>
            </w:r>
            <w:proofErr w:type="spellStart"/>
            <w:r>
              <w:rPr>
                <w:lang w:val="fr-FR"/>
              </w:rPr>
              <w:t>waaier</w:t>
            </w:r>
            <w:proofErr w:type="spellEnd"/>
            <w:r>
              <w:rPr>
                <w:lang w:val="fr-FR"/>
              </w:rPr>
              <w:t xml:space="preserve"> </w:t>
            </w:r>
            <w:proofErr w:type="spellStart"/>
            <w:r>
              <w:rPr>
                <w:lang w:val="fr-FR"/>
              </w:rPr>
              <w:t>pomp</w:t>
            </w:r>
            <w:proofErr w:type="spellEnd"/>
          </w:p>
        </w:tc>
        <w:tc>
          <w:tcPr>
            <w:tcW w:w="446" w:type="pct"/>
          </w:tcPr>
          <w:p w14:paraId="519595F7" w14:textId="77777777" w:rsidR="00387A3E" w:rsidRPr="00361BF4" w:rsidRDefault="00387A3E" w:rsidP="007B57A0">
            <w:r>
              <w:t>Keer</w:t>
            </w:r>
          </w:p>
        </w:tc>
        <w:tc>
          <w:tcPr>
            <w:tcW w:w="698" w:type="pct"/>
          </w:tcPr>
          <w:p w14:paraId="72A6F87F" w14:textId="608DD2E4" w:rsidR="00387A3E" w:rsidRDefault="000363BA" w:rsidP="007B57A0">
            <w:r>
              <w:t>20</w:t>
            </w:r>
          </w:p>
        </w:tc>
        <w:tc>
          <w:tcPr>
            <w:tcW w:w="749" w:type="pct"/>
            <w:gridSpan w:val="2"/>
          </w:tcPr>
          <w:p w14:paraId="0A982331" w14:textId="77777777" w:rsidR="00387A3E" w:rsidRPr="00361BF4" w:rsidRDefault="00387A3E" w:rsidP="007B57A0">
            <w:pPr>
              <w:rPr>
                <w:lang w:val="fr-FR"/>
              </w:rPr>
            </w:pPr>
            <w:r>
              <w:rPr>
                <w:lang w:val="fr-FR"/>
              </w:rPr>
              <w:t>€</w:t>
            </w:r>
          </w:p>
        </w:tc>
        <w:tc>
          <w:tcPr>
            <w:tcW w:w="839" w:type="pct"/>
          </w:tcPr>
          <w:p w14:paraId="098AB671" w14:textId="77777777" w:rsidR="00387A3E" w:rsidRPr="00361BF4" w:rsidRDefault="00387A3E" w:rsidP="007B57A0">
            <w:pPr>
              <w:rPr>
                <w:lang w:val="fr-FR"/>
              </w:rPr>
            </w:pPr>
            <w:r>
              <w:rPr>
                <w:lang w:val="fr-FR"/>
              </w:rPr>
              <w:t>€</w:t>
            </w:r>
          </w:p>
        </w:tc>
      </w:tr>
      <w:tr w:rsidR="00EF1ED3" w:rsidRPr="00361BF4" w14:paraId="1C96E6E5" w14:textId="77777777" w:rsidTr="00CE25A6">
        <w:tc>
          <w:tcPr>
            <w:tcW w:w="396" w:type="pct"/>
          </w:tcPr>
          <w:p w14:paraId="0BB926E6" w14:textId="77777777" w:rsidR="00EF1ED3" w:rsidRPr="00361BF4" w:rsidRDefault="00EF1ED3" w:rsidP="007B57A0">
            <w:pPr>
              <w:pStyle w:val="Lijstalinea"/>
              <w:numPr>
                <w:ilvl w:val="0"/>
                <w:numId w:val="1"/>
              </w:numPr>
            </w:pPr>
          </w:p>
        </w:tc>
        <w:tc>
          <w:tcPr>
            <w:tcW w:w="1872" w:type="pct"/>
          </w:tcPr>
          <w:p w14:paraId="5915FEF3" w14:textId="77777777" w:rsidR="00EF1ED3" w:rsidRPr="00361BF4" w:rsidRDefault="00EF1ED3" w:rsidP="007B57A0">
            <w:r w:rsidRPr="00361BF4">
              <w:t>Hijsketting  rioolgemaal RVS 316, L=4m, incl. harpsluiting en veiligheidscertificaat</w:t>
            </w:r>
            <w:r w:rsidR="00D41F83">
              <w:t>. Capaciteit t/m 50 kg</w:t>
            </w:r>
          </w:p>
        </w:tc>
        <w:tc>
          <w:tcPr>
            <w:tcW w:w="446" w:type="pct"/>
          </w:tcPr>
          <w:p w14:paraId="3BE28F5D" w14:textId="77777777" w:rsidR="00EF1ED3" w:rsidRPr="00361BF4" w:rsidRDefault="00EF1ED3" w:rsidP="007B57A0">
            <w:r w:rsidRPr="00361BF4">
              <w:t>Stuk</w:t>
            </w:r>
          </w:p>
        </w:tc>
        <w:tc>
          <w:tcPr>
            <w:tcW w:w="698" w:type="pct"/>
          </w:tcPr>
          <w:p w14:paraId="7DA2A984" w14:textId="77777777" w:rsidR="00EF1ED3" w:rsidRPr="00361BF4" w:rsidRDefault="001D2B9E" w:rsidP="007B57A0">
            <w:r>
              <w:t>5</w:t>
            </w:r>
          </w:p>
        </w:tc>
        <w:tc>
          <w:tcPr>
            <w:tcW w:w="749" w:type="pct"/>
            <w:gridSpan w:val="2"/>
          </w:tcPr>
          <w:p w14:paraId="644E18C6" w14:textId="77777777" w:rsidR="00EF1ED3" w:rsidRPr="00361BF4" w:rsidRDefault="00EF1ED3" w:rsidP="007B57A0">
            <w:pPr>
              <w:rPr>
                <w:lang w:val="fr-FR"/>
              </w:rPr>
            </w:pPr>
            <w:r w:rsidRPr="00361BF4">
              <w:rPr>
                <w:lang w:val="fr-FR"/>
              </w:rPr>
              <w:t>€</w:t>
            </w:r>
          </w:p>
        </w:tc>
        <w:tc>
          <w:tcPr>
            <w:tcW w:w="839" w:type="pct"/>
          </w:tcPr>
          <w:p w14:paraId="23194C75" w14:textId="77777777" w:rsidR="00EF1ED3" w:rsidRPr="00361BF4" w:rsidRDefault="00EF1ED3" w:rsidP="007B57A0">
            <w:pPr>
              <w:rPr>
                <w:lang w:val="fr-FR"/>
              </w:rPr>
            </w:pPr>
            <w:r w:rsidRPr="00361BF4">
              <w:rPr>
                <w:lang w:val="fr-FR"/>
              </w:rPr>
              <w:t>€</w:t>
            </w:r>
          </w:p>
        </w:tc>
      </w:tr>
      <w:tr w:rsidR="00EF1ED3" w:rsidRPr="00361BF4" w14:paraId="48A5C5B1" w14:textId="77777777" w:rsidTr="00CE25A6">
        <w:tc>
          <w:tcPr>
            <w:tcW w:w="396" w:type="pct"/>
          </w:tcPr>
          <w:p w14:paraId="6424901E" w14:textId="77777777" w:rsidR="00EF1ED3" w:rsidRPr="00361BF4" w:rsidRDefault="00EF1ED3" w:rsidP="007B57A0">
            <w:pPr>
              <w:pStyle w:val="Lijstalinea"/>
              <w:numPr>
                <w:ilvl w:val="0"/>
                <w:numId w:val="1"/>
              </w:numPr>
            </w:pPr>
          </w:p>
        </w:tc>
        <w:tc>
          <w:tcPr>
            <w:tcW w:w="1872" w:type="pct"/>
          </w:tcPr>
          <w:p w14:paraId="69B9C030" w14:textId="77777777" w:rsidR="00EF1ED3" w:rsidRPr="00361BF4" w:rsidRDefault="00EF1ED3" w:rsidP="007B57A0">
            <w:r w:rsidRPr="00361BF4">
              <w:t>Hijsketting minigemaal RVS 316, L=2m, incl. harpsluiting en veiligheidscertificaat</w:t>
            </w:r>
            <w:r w:rsidR="00D41F83">
              <w:t>. Capaciteit t/m 200 kg</w:t>
            </w:r>
          </w:p>
        </w:tc>
        <w:tc>
          <w:tcPr>
            <w:tcW w:w="446" w:type="pct"/>
          </w:tcPr>
          <w:p w14:paraId="160EE3DB" w14:textId="77777777" w:rsidR="00EF1ED3" w:rsidRPr="00361BF4" w:rsidRDefault="00EF1ED3" w:rsidP="007B57A0">
            <w:r w:rsidRPr="00361BF4">
              <w:t>Stuk</w:t>
            </w:r>
          </w:p>
        </w:tc>
        <w:tc>
          <w:tcPr>
            <w:tcW w:w="698" w:type="pct"/>
          </w:tcPr>
          <w:p w14:paraId="54480A0C" w14:textId="77777777" w:rsidR="00EF1ED3" w:rsidRPr="00361BF4" w:rsidRDefault="001D2B9E" w:rsidP="007B57A0">
            <w:r>
              <w:t>5</w:t>
            </w:r>
          </w:p>
        </w:tc>
        <w:tc>
          <w:tcPr>
            <w:tcW w:w="749" w:type="pct"/>
            <w:gridSpan w:val="2"/>
          </w:tcPr>
          <w:p w14:paraId="6AB63EC1" w14:textId="77777777" w:rsidR="00EF1ED3" w:rsidRPr="00361BF4" w:rsidRDefault="00EF1ED3" w:rsidP="007B57A0">
            <w:pPr>
              <w:rPr>
                <w:lang w:val="fr-FR"/>
              </w:rPr>
            </w:pPr>
            <w:r w:rsidRPr="00361BF4">
              <w:rPr>
                <w:lang w:val="fr-FR"/>
              </w:rPr>
              <w:t>€</w:t>
            </w:r>
          </w:p>
        </w:tc>
        <w:tc>
          <w:tcPr>
            <w:tcW w:w="839" w:type="pct"/>
          </w:tcPr>
          <w:p w14:paraId="6C926E7E" w14:textId="77777777" w:rsidR="00EF1ED3" w:rsidRPr="00361BF4" w:rsidRDefault="00EF1ED3" w:rsidP="007B57A0">
            <w:pPr>
              <w:rPr>
                <w:lang w:val="fr-FR"/>
              </w:rPr>
            </w:pPr>
            <w:r w:rsidRPr="00361BF4">
              <w:rPr>
                <w:lang w:val="fr-FR"/>
              </w:rPr>
              <w:t>€</w:t>
            </w:r>
          </w:p>
        </w:tc>
      </w:tr>
      <w:tr w:rsidR="00EF1ED3" w:rsidRPr="00361BF4" w14:paraId="7454F9D4" w14:textId="77777777" w:rsidTr="00CE25A6">
        <w:tc>
          <w:tcPr>
            <w:tcW w:w="396" w:type="pct"/>
          </w:tcPr>
          <w:p w14:paraId="1A9E0320" w14:textId="77777777" w:rsidR="00EF1ED3" w:rsidRPr="00361BF4" w:rsidRDefault="00EF1ED3" w:rsidP="007B57A0">
            <w:pPr>
              <w:pStyle w:val="Lijstalinea"/>
              <w:numPr>
                <w:ilvl w:val="0"/>
                <w:numId w:val="1"/>
              </w:numPr>
            </w:pPr>
          </w:p>
        </w:tc>
        <w:tc>
          <w:tcPr>
            <w:tcW w:w="1872" w:type="pct"/>
          </w:tcPr>
          <w:p w14:paraId="3AEAA4B6" w14:textId="77777777" w:rsidR="00EF1ED3" w:rsidRPr="00361BF4" w:rsidRDefault="00EF1ED3" w:rsidP="007B57A0">
            <w:r w:rsidRPr="00361BF4">
              <w:t>Geleidestangen minigemaal RVS 316 (2 stuks) voor minigemaal</w:t>
            </w:r>
          </w:p>
        </w:tc>
        <w:tc>
          <w:tcPr>
            <w:tcW w:w="446" w:type="pct"/>
          </w:tcPr>
          <w:p w14:paraId="56BDBBE6" w14:textId="77777777" w:rsidR="00EF1ED3" w:rsidRPr="00361BF4" w:rsidRDefault="00EF1ED3" w:rsidP="007B57A0">
            <w:r w:rsidRPr="00361BF4">
              <w:t>Set</w:t>
            </w:r>
          </w:p>
        </w:tc>
        <w:tc>
          <w:tcPr>
            <w:tcW w:w="698" w:type="pct"/>
          </w:tcPr>
          <w:p w14:paraId="47DE41F8" w14:textId="77777777" w:rsidR="00EF1ED3" w:rsidRPr="00361BF4" w:rsidRDefault="001D2B9E" w:rsidP="007B57A0">
            <w:r>
              <w:t>5</w:t>
            </w:r>
          </w:p>
        </w:tc>
        <w:tc>
          <w:tcPr>
            <w:tcW w:w="749" w:type="pct"/>
            <w:gridSpan w:val="2"/>
          </w:tcPr>
          <w:p w14:paraId="349591A6" w14:textId="77777777" w:rsidR="00EF1ED3" w:rsidRPr="00361BF4" w:rsidRDefault="00EF1ED3" w:rsidP="007B57A0">
            <w:r w:rsidRPr="00361BF4">
              <w:rPr>
                <w:lang w:val="fr-FR"/>
              </w:rPr>
              <w:t>€</w:t>
            </w:r>
          </w:p>
        </w:tc>
        <w:tc>
          <w:tcPr>
            <w:tcW w:w="839" w:type="pct"/>
          </w:tcPr>
          <w:p w14:paraId="69015CE0" w14:textId="77777777" w:rsidR="00EF1ED3" w:rsidRPr="00361BF4" w:rsidRDefault="00EF1ED3" w:rsidP="007B57A0">
            <w:r w:rsidRPr="00361BF4">
              <w:rPr>
                <w:lang w:val="fr-FR"/>
              </w:rPr>
              <w:t>€</w:t>
            </w:r>
          </w:p>
        </w:tc>
      </w:tr>
      <w:tr w:rsidR="00EF1ED3" w:rsidRPr="00361BF4" w14:paraId="7E0707F6" w14:textId="77777777" w:rsidTr="00CE25A6">
        <w:tc>
          <w:tcPr>
            <w:tcW w:w="396" w:type="pct"/>
          </w:tcPr>
          <w:p w14:paraId="7B012EE7" w14:textId="77777777" w:rsidR="00EF1ED3" w:rsidRPr="00361BF4" w:rsidRDefault="00EF1ED3" w:rsidP="007B57A0">
            <w:pPr>
              <w:pStyle w:val="Lijstalinea"/>
              <w:numPr>
                <w:ilvl w:val="0"/>
                <w:numId w:val="1"/>
              </w:numPr>
            </w:pPr>
          </w:p>
        </w:tc>
        <w:tc>
          <w:tcPr>
            <w:tcW w:w="1872" w:type="pct"/>
          </w:tcPr>
          <w:p w14:paraId="77713B8A" w14:textId="77777777" w:rsidR="00EF1ED3" w:rsidRPr="00361BF4" w:rsidRDefault="00EF1ED3" w:rsidP="007B57A0">
            <w:r w:rsidRPr="00361BF4">
              <w:t>Geleidestang bevestigingsbeugel RVS 316 voor minigemaal</w:t>
            </w:r>
          </w:p>
        </w:tc>
        <w:tc>
          <w:tcPr>
            <w:tcW w:w="446" w:type="pct"/>
          </w:tcPr>
          <w:p w14:paraId="4E06256D" w14:textId="77777777" w:rsidR="00EF1ED3" w:rsidRPr="00361BF4" w:rsidRDefault="00EF1ED3" w:rsidP="007B57A0">
            <w:r w:rsidRPr="00361BF4">
              <w:t>Stuk</w:t>
            </w:r>
          </w:p>
        </w:tc>
        <w:tc>
          <w:tcPr>
            <w:tcW w:w="698" w:type="pct"/>
          </w:tcPr>
          <w:p w14:paraId="5CD6B005" w14:textId="77777777" w:rsidR="00EF1ED3" w:rsidRPr="00361BF4" w:rsidRDefault="001D2B9E" w:rsidP="007B57A0">
            <w:r>
              <w:t>5</w:t>
            </w:r>
          </w:p>
        </w:tc>
        <w:tc>
          <w:tcPr>
            <w:tcW w:w="749" w:type="pct"/>
            <w:gridSpan w:val="2"/>
          </w:tcPr>
          <w:p w14:paraId="332B9F76" w14:textId="77777777" w:rsidR="00EF1ED3" w:rsidRPr="00361BF4" w:rsidRDefault="00EF1ED3" w:rsidP="007B57A0">
            <w:r w:rsidRPr="00361BF4">
              <w:rPr>
                <w:lang w:val="fr-FR"/>
              </w:rPr>
              <w:t>€</w:t>
            </w:r>
          </w:p>
        </w:tc>
        <w:tc>
          <w:tcPr>
            <w:tcW w:w="839" w:type="pct"/>
          </w:tcPr>
          <w:p w14:paraId="2B913E12" w14:textId="77777777" w:rsidR="00EF1ED3" w:rsidRPr="00361BF4" w:rsidRDefault="00EF1ED3" w:rsidP="007B57A0">
            <w:r w:rsidRPr="00361BF4">
              <w:rPr>
                <w:lang w:val="fr-FR"/>
              </w:rPr>
              <w:t>€</w:t>
            </w:r>
          </w:p>
        </w:tc>
      </w:tr>
      <w:tr w:rsidR="00EF1ED3" w:rsidRPr="00361BF4" w14:paraId="2634D454" w14:textId="77777777" w:rsidTr="00CE25A6">
        <w:tc>
          <w:tcPr>
            <w:tcW w:w="396" w:type="pct"/>
          </w:tcPr>
          <w:p w14:paraId="6EC956E2" w14:textId="77777777" w:rsidR="00EF1ED3" w:rsidRPr="00361BF4" w:rsidRDefault="00EF1ED3" w:rsidP="007B57A0">
            <w:pPr>
              <w:pStyle w:val="Lijstalinea"/>
              <w:numPr>
                <w:ilvl w:val="0"/>
                <w:numId w:val="1"/>
              </w:numPr>
            </w:pPr>
          </w:p>
        </w:tc>
        <w:tc>
          <w:tcPr>
            <w:tcW w:w="1872" w:type="pct"/>
          </w:tcPr>
          <w:p w14:paraId="3D17194F" w14:textId="77777777" w:rsidR="00EF1ED3" w:rsidRPr="00361BF4" w:rsidRDefault="00EF1ED3" w:rsidP="007B57A0">
            <w:r w:rsidRPr="00361BF4">
              <w:t xml:space="preserve">Geleidestangen 2” rioolgemaal RVS 316 </w:t>
            </w:r>
            <w:r w:rsidRPr="00361BF4">
              <w:lastRenderedPageBreak/>
              <w:t>tot 4 meter</w:t>
            </w:r>
          </w:p>
        </w:tc>
        <w:tc>
          <w:tcPr>
            <w:tcW w:w="446" w:type="pct"/>
          </w:tcPr>
          <w:p w14:paraId="3A32B342" w14:textId="77777777" w:rsidR="00EF1ED3" w:rsidRPr="00361BF4" w:rsidRDefault="00EF1ED3" w:rsidP="007B57A0">
            <w:r w:rsidRPr="00361BF4">
              <w:lastRenderedPageBreak/>
              <w:t>Stuk</w:t>
            </w:r>
          </w:p>
        </w:tc>
        <w:tc>
          <w:tcPr>
            <w:tcW w:w="698" w:type="pct"/>
          </w:tcPr>
          <w:p w14:paraId="4613B05C" w14:textId="77777777" w:rsidR="00EF1ED3" w:rsidRPr="00361BF4" w:rsidRDefault="001D2B9E" w:rsidP="007B57A0">
            <w:r>
              <w:t>3</w:t>
            </w:r>
          </w:p>
        </w:tc>
        <w:tc>
          <w:tcPr>
            <w:tcW w:w="749" w:type="pct"/>
            <w:gridSpan w:val="2"/>
          </w:tcPr>
          <w:p w14:paraId="7C619AE6" w14:textId="77777777" w:rsidR="00EF1ED3" w:rsidRPr="00361BF4" w:rsidRDefault="00EF1ED3" w:rsidP="007B57A0">
            <w:r w:rsidRPr="00361BF4">
              <w:rPr>
                <w:lang w:val="fr-FR"/>
              </w:rPr>
              <w:t>€</w:t>
            </w:r>
          </w:p>
        </w:tc>
        <w:tc>
          <w:tcPr>
            <w:tcW w:w="839" w:type="pct"/>
          </w:tcPr>
          <w:p w14:paraId="478075D2" w14:textId="77777777" w:rsidR="00EF1ED3" w:rsidRPr="00361BF4" w:rsidRDefault="00EF1ED3" w:rsidP="007B57A0">
            <w:r w:rsidRPr="00361BF4">
              <w:rPr>
                <w:lang w:val="fr-FR"/>
              </w:rPr>
              <w:t>€</w:t>
            </w:r>
          </w:p>
        </w:tc>
      </w:tr>
      <w:tr w:rsidR="00EF1ED3" w:rsidRPr="00361BF4" w14:paraId="53E77CF5" w14:textId="77777777" w:rsidTr="00CE25A6">
        <w:tc>
          <w:tcPr>
            <w:tcW w:w="396" w:type="pct"/>
          </w:tcPr>
          <w:p w14:paraId="53C26897" w14:textId="77777777" w:rsidR="00EF1ED3" w:rsidRPr="00361BF4" w:rsidRDefault="00EF1ED3" w:rsidP="007B57A0">
            <w:pPr>
              <w:pStyle w:val="Lijstalinea"/>
              <w:numPr>
                <w:ilvl w:val="0"/>
                <w:numId w:val="1"/>
              </w:numPr>
            </w:pPr>
          </w:p>
        </w:tc>
        <w:tc>
          <w:tcPr>
            <w:tcW w:w="1872" w:type="pct"/>
          </w:tcPr>
          <w:p w14:paraId="64334D08" w14:textId="77777777" w:rsidR="00EF1ED3" w:rsidRPr="00361BF4" w:rsidRDefault="00EF1ED3" w:rsidP="007B57A0">
            <w:r w:rsidRPr="00361BF4">
              <w:t>Geleidestang bevestigingsbeugel RVS 316 voor 2” geleidestang rioolgemaal</w:t>
            </w:r>
          </w:p>
        </w:tc>
        <w:tc>
          <w:tcPr>
            <w:tcW w:w="446" w:type="pct"/>
          </w:tcPr>
          <w:p w14:paraId="1F1F267E" w14:textId="77777777" w:rsidR="00EF1ED3" w:rsidRPr="00361BF4" w:rsidRDefault="00EF1ED3" w:rsidP="007B57A0">
            <w:r w:rsidRPr="00361BF4">
              <w:t>Stuk</w:t>
            </w:r>
          </w:p>
        </w:tc>
        <w:tc>
          <w:tcPr>
            <w:tcW w:w="698" w:type="pct"/>
          </w:tcPr>
          <w:p w14:paraId="0914698C" w14:textId="77777777" w:rsidR="00EF1ED3" w:rsidRPr="00361BF4" w:rsidRDefault="001D2B9E" w:rsidP="007B57A0">
            <w:r>
              <w:t>3</w:t>
            </w:r>
          </w:p>
        </w:tc>
        <w:tc>
          <w:tcPr>
            <w:tcW w:w="749" w:type="pct"/>
            <w:gridSpan w:val="2"/>
          </w:tcPr>
          <w:p w14:paraId="6F21D50E" w14:textId="77777777" w:rsidR="00EF1ED3" w:rsidRPr="00361BF4" w:rsidRDefault="00EF1ED3" w:rsidP="007B57A0">
            <w:r w:rsidRPr="00361BF4">
              <w:rPr>
                <w:lang w:val="fr-FR"/>
              </w:rPr>
              <w:t>€</w:t>
            </w:r>
          </w:p>
        </w:tc>
        <w:tc>
          <w:tcPr>
            <w:tcW w:w="839" w:type="pct"/>
          </w:tcPr>
          <w:p w14:paraId="7FF778F0" w14:textId="77777777" w:rsidR="00EF1ED3" w:rsidRPr="00361BF4" w:rsidRDefault="00EF1ED3" w:rsidP="007B57A0">
            <w:r w:rsidRPr="00361BF4">
              <w:rPr>
                <w:lang w:val="fr-FR"/>
              </w:rPr>
              <w:t>€</w:t>
            </w:r>
          </w:p>
        </w:tc>
      </w:tr>
      <w:tr w:rsidR="00EF1ED3" w:rsidRPr="00361BF4" w14:paraId="4136418D" w14:textId="77777777" w:rsidTr="00CE25A6">
        <w:tc>
          <w:tcPr>
            <w:tcW w:w="396" w:type="pct"/>
          </w:tcPr>
          <w:p w14:paraId="72B1A0E3" w14:textId="77777777" w:rsidR="00EF1ED3" w:rsidRPr="00361BF4" w:rsidRDefault="00EF1ED3" w:rsidP="007B57A0">
            <w:pPr>
              <w:pStyle w:val="Lijstalinea"/>
              <w:numPr>
                <w:ilvl w:val="0"/>
                <w:numId w:val="1"/>
              </w:numPr>
            </w:pPr>
          </w:p>
        </w:tc>
        <w:tc>
          <w:tcPr>
            <w:tcW w:w="1872" w:type="pct"/>
          </w:tcPr>
          <w:p w14:paraId="23761529" w14:textId="77777777" w:rsidR="00EF1ED3" w:rsidRPr="00361BF4" w:rsidRDefault="00EF1ED3" w:rsidP="007B57A0">
            <w:r w:rsidRPr="00361BF4">
              <w:t>Pompkabel vervangen. L= 10m 4x1,5 mm2</w:t>
            </w:r>
          </w:p>
        </w:tc>
        <w:tc>
          <w:tcPr>
            <w:tcW w:w="446" w:type="pct"/>
          </w:tcPr>
          <w:p w14:paraId="04168091" w14:textId="77777777" w:rsidR="00EF1ED3" w:rsidRPr="00361BF4" w:rsidRDefault="00EF1ED3" w:rsidP="007B57A0">
            <w:r w:rsidRPr="00361BF4">
              <w:t>Stuk</w:t>
            </w:r>
          </w:p>
        </w:tc>
        <w:tc>
          <w:tcPr>
            <w:tcW w:w="698" w:type="pct"/>
          </w:tcPr>
          <w:p w14:paraId="6E4EF6C4" w14:textId="77777777" w:rsidR="00EF1ED3" w:rsidRPr="00361BF4" w:rsidRDefault="001D2B9E" w:rsidP="007B57A0">
            <w:r>
              <w:t>5</w:t>
            </w:r>
          </w:p>
        </w:tc>
        <w:tc>
          <w:tcPr>
            <w:tcW w:w="749" w:type="pct"/>
            <w:gridSpan w:val="2"/>
          </w:tcPr>
          <w:p w14:paraId="665DB0F7" w14:textId="77777777" w:rsidR="00EF1ED3" w:rsidRPr="00361BF4" w:rsidRDefault="00EF1ED3" w:rsidP="007B57A0">
            <w:r w:rsidRPr="00361BF4">
              <w:rPr>
                <w:lang w:val="fr-FR"/>
              </w:rPr>
              <w:t>€</w:t>
            </w:r>
          </w:p>
        </w:tc>
        <w:tc>
          <w:tcPr>
            <w:tcW w:w="839" w:type="pct"/>
          </w:tcPr>
          <w:p w14:paraId="335AE5FF" w14:textId="77777777" w:rsidR="00EF1ED3" w:rsidRPr="00361BF4" w:rsidRDefault="00EF1ED3" w:rsidP="007B57A0">
            <w:r w:rsidRPr="00361BF4">
              <w:rPr>
                <w:lang w:val="fr-FR"/>
              </w:rPr>
              <w:t>€</w:t>
            </w:r>
          </w:p>
        </w:tc>
      </w:tr>
      <w:tr w:rsidR="00EF1ED3" w:rsidRPr="00361BF4" w14:paraId="03A7DF57" w14:textId="77777777" w:rsidTr="00CE25A6">
        <w:tc>
          <w:tcPr>
            <w:tcW w:w="396" w:type="pct"/>
          </w:tcPr>
          <w:p w14:paraId="597D96DD" w14:textId="77777777" w:rsidR="00EF1ED3" w:rsidRPr="00361BF4" w:rsidRDefault="00EF1ED3" w:rsidP="007B57A0">
            <w:pPr>
              <w:pStyle w:val="Lijstalinea"/>
              <w:numPr>
                <w:ilvl w:val="0"/>
                <w:numId w:val="1"/>
              </w:numPr>
            </w:pPr>
          </w:p>
        </w:tc>
        <w:tc>
          <w:tcPr>
            <w:tcW w:w="1872" w:type="pct"/>
          </w:tcPr>
          <w:p w14:paraId="4211718E" w14:textId="77777777" w:rsidR="00EF1ED3" w:rsidRPr="00361BF4" w:rsidRDefault="00EF1ED3" w:rsidP="007B57A0">
            <w:r w:rsidRPr="00361BF4">
              <w:t>Pompkabel vervangen L= 10m 7x1,5 mm2</w:t>
            </w:r>
          </w:p>
        </w:tc>
        <w:tc>
          <w:tcPr>
            <w:tcW w:w="446" w:type="pct"/>
          </w:tcPr>
          <w:p w14:paraId="323E2330" w14:textId="77777777" w:rsidR="00EF1ED3" w:rsidRPr="00361BF4" w:rsidRDefault="00EF1ED3" w:rsidP="007B57A0">
            <w:r w:rsidRPr="00361BF4">
              <w:t>Stuk</w:t>
            </w:r>
          </w:p>
        </w:tc>
        <w:tc>
          <w:tcPr>
            <w:tcW w:w="698" w:type="pct"/>
          </w:tcPr>
          <w:p w14:paraId="14D8B0AC" w14:textId="77777777" w:rsidR="00EF1ED3" w:rsidRPr="00361BF4" w:rsidRDefault="001D2B9E" w:rsidP="007B57A0">
            <w:r>
              <w:t>3</w:t>
            </w:r>
          </w:p>
        </w:tc>
        <w:tc>
          <w:tcPr>
            <w:tcW w:w="749" w:type="pct"/>
            <w:gridSpan w:val="2"/>
          </w:tcPr>
          <w:p w14:paraId="57FE6DDB" w14:textId="77777777" w:rsidR="00EF1ED3" w:rsidRPr="00361BF4" w:rsidRDefault="00EF1ED3" w:rsidP="007B57A0">
            <w:r w:rsidRPr="00361BF4">
              <w:rPr>
                <w:lang w:val="fr-FR"/>
              </w:rPr>
              <w:t>€</w:t>
            </w:r>
          </w:p>
        </w:tc>
        <w:tc>
          <w:tcPr>
            <w:tcW w:w="839" w:type="pct"/>
          </w:tcPr>
          <w:p w14:paraId="56C94D50" w14:textId="77777777" w:rsidR="00EF1ED3" w:rsidRPr="00361BF4" w:rsidRDefault="00EF1ED3" w:rsidP="007B57A0">
            <w:r w:rsidRPr="00361BF4">
              <w:rPr>
                <w:lang w:val="fr-FR"/>
              </w:rPr>
              <w:t>€</w:t>
            </w:r>
          </w:p>
        </w:tc>
      </w:tr>
      <w:tr w:rsidR="00EF1ED3" w:rsidRPr="00361BF4" w14:paraId="4F924AEB" w14:textId="77777777" w:rsidTr="00CE25A6">
        <w:tc>
          <w:tcPr>
            <w:tcW w:w="396" w:type="pct"/>
          </w:tcPr>
          <w:p w14:paraId="5A2FC7F3" w14:textId="77777777" w:rsidR="00EF1ED3" w:rsidRPr="00361BF4" w:rsidRDefault="00EF1ED3" w:rsidP="007B57A0">
            <w:pPr>
              <w:pStyle w:val="Lijstalinea"/>
              <w:numPr>
                <w:ilvl w:val="0"/>
                <w:numId w:val="1"/>
              </w:numPr>
            </w:pPr>
          </w:p>
        </w:tc>
        <w:tc>
          <w:tcPr>
            <w:tcW w:w="1872" w:type="pct"/>
          </w:tcPr>
          <w:p w14:paraId="761689B8" w14:textId="77777777" w:rsidR="00EF1ED3" w:rsidRPr="00361BF4" w:rsidRDefault="00EF1ED3" w:rsidP="007B57A0">
            <w:r w:rsidRPr="00361BF4">
              <w:t>Vervangen balkee</w:t>
            </w:r>
            <w:r w:rsidRPr="00D41F83">
              <w:t>rklep 50mm</w:t>
            </w:r>
            <w:r w:rsidR="00D41F83" w:rsidRPr="00D41F83">
              <w:t xml:space="preserve">. </w:t>
            </w:r>
            <w:r w:rsidR="00D41F83">
              <w:t xml:space="preserve">Fabricaat </w:t>
            </w:r>
            <w:r w:rsidR="00D41F83" w:rsidRPr="00D41F83">
              <w:t xml:space="preserve">HDL of gelijkwaardig, </w:t>
            </w:r>
            <w:r w:rsidR="00D41F83" w:rsidRPr="00D41F83">
              <w:rPr>
                <w:rFonts w:ascii="Arial" w:hAnsi="Arial" w:cs="Arial"/>
              </w:rPr>
              <w:t>ᴪ</w:t>
            </w:r>
            <w:r w:rsidR="00D41F83" w:rsidRPr="00D41F83">
              <w:t>- factor van 0,46 of lager</w:t>
            </w:r>
          </w:p>
        </w:tc>
        <w:tc>
          <w:tcPr>
            <w:tcW w:w="446" w:type="pct"/>
          </w:tcPr>
          <w:p w14:paraId="59AE4CE1" w14:textId="77777777" w:rsidR="00EF1ED3" w:rsidRPr="00361BF4" w:rsidRDefault="00EF1ED3" w:rsidP="007B57A0">
            <w:r w:rsidRPr="00361BF4">
              <w:t>Stuk</w:t>
            </w:r>
          </w:p>
        </w:tc>
        <w:tc>
          <w:tcPr>
            <w:tcW w:w="698" w:type="pct"/>
          </w:tcPr>
          <w:p w14:paraId="0EC84974" w14:textId="77777777" w:rsidR="00EF1ED3" w:rsidRPr="00361BF4" w:rsidRDefault="001D2B9E" w:rsidP="007B57A0">
            <w:r>
              <w:t>5</w:t>
            </w:r>
          </w:p>
        </w:tc>
        <w:tc>
          <w:tcPr>
            <w:tcW w:w="749" w:type="pct"/>
            <w:gridSpan w:val="2"/>
          </w:tcPr>
          <w:p w14:paraId="34B6A854" w14:textId="77777777" w:rsidR="00EF1ED3" w:rsidRPr="00361BF4" w:rsidRDefault="00EF1ED3" w:rsidP="007B57A0">
            <w:r w:rsidRPr="00361BF4">
              <w:rPr>
                <w:lang w:val="fr-FR"/>
              </w:rPr>
              <w:t>€</w:t>
            </w:r>
          </w:p>
        </w:tc>
        <w:tc>
          <w:tcPr>
            <w:tcW w:w="839" w:type="pct"/>
          </w:tcPr>
          <w:p w14:paraId="5E647967" w14:textId="77777777" w:rsidR="00EF1ED3" w:rsidRPr="00361BF4" w:rsidRDefault="00EF1ED3" w:rsidP="007B57A0">
            <w:r w:rsidRPr="00361BF4">
              <w:rPr>
                <w:lang w:val="fr-FR"/>
              </w:rPr>
              <w:t>€</w:t>
            </w:r>
          </w:p>
        </w:tc>
      </w:tr>
      <w:tr w:rsidR="00EF1ED3" w:rsidRPr="00361BF4" w14:paraId="427ECED3" w14:textId="77777777" w:rsidTr="00CE25A6">
        <w:tc>
          <w:tcPr>
            <w:tcW w:w="396" w:type="pct"/>
          </w:tcPr>
          <w:p w14:paraId="3A5105CB" w14:textId="77777777" w:rsidR="00EF1ED3" w:rsidRPr="00361BF4" w:rsidRDefault="00EF1ED3" w:rsidP="007B57A0">
            <w:pPr>
              <w:pStyle w:val="Lijstalinea"/>
              <w:numPr>
                <w:ilvl w:val="0"/>
                <w:numId w:val="1"/>
              </w:numPr>
            </w:pPr>
          </w:p>
        </w:tc>
        <w:tc>
          <w:tcPr>
            <w:tcW w:w="1872" w:type="pct"/>
          </w:tcPr>
          <w:p w14:paraId="51581037" w14:textId="77777777" w:rsidR="00EF1ED3" w:rsidRPr="00361BF4" w:rsidRDefault="00EF1ED3" w:rsidP="007B57A0">
            <w:r w:rsidRPr="00361BF4">
              <w:t>Vervangen balkeerklep 65mm</w:t>
            </w:r>
            <w:r w:rsidR="00D41F83">
              <w:t xml:space="preserve">. Fabricaat </w:t>
            </w:r>
            <w:r w:rsidR="00D41F83" w:rsidRPr="00D41F83">
              <w:t xml:space="preserve">HDL of gelijkwaardig, </w:t>
            </w:r>
            <w:r w:rsidR="00D41F83" w:rsidRPr="00D41F83">
              <w:rPr>
                <w:rFonts w:ascii="Arial" w:hAnsi="Arial" w:cs="Arial"/>
              </w:rPr>
              <w:t>ᴪ</w:t>
            </w:r>
            <w:r w:rsidR="00D41F83" w:rsidRPr="00D41F83">
              <w:t>- factor van 0,46 of lager</w:t>
            </w:r>
          </w:p>
        </w:tc>
        <w:tc>
          <w:tcPr>
            <w:tcW w:w="446" w:type="pct"/>
          </w:tcPr>
          <w:p w14:paraId="3A72F528" w14:textId="77777777" w:rsidR="00EF1ED3" w:rsidRPr="00361BF4" w:rsidRDefault="00EF1ED3" w:rsidP="007B57A0">
            <w:r w:rsidRPr="00361BF4">
              <w:t>Stuk</w:t>
            </w:r>
          </w:p>
        </w:tc>
        <w:tc>
          <w:tcPr>
            <w:tcW w:w="698" w:type="pct"/>
          </w:tcPr>
          <w:p w14:paraId="6733DDF0" w14:textId="77777777" w:rsidR="00EF1ED3" w:rsidRPr="00361BF4" w:rsidRDefault="001D2B9E" w:rsidP="007B57A0">
            <w:r>
              <w:t>3</w:t>
            </w:r>
          </w:p>
        </w:tc>
        <w:tc>
          <w:tcPr>
            <w:tcW w:w="749" w:type="pct"/>
            <w:gridSpan w:val="2"/>
          </w:tcPr>
          <w:p w14:paraId="4BD63B4B" w14:textId="77777777" w:rsidR="00EF1ED3" w:rsidRPr="00361BF4" w:rsidRDefault="00EF1ED3" w:rsidP="007B57A0">
            <w:r w:rsidRPr="00361BF4">
              <w:rPr>
                <w:lang w:val="fr-FR"/>
              </w:rPr>
              <w:t>€</w:t>
            </w:r>
          </w:p>
        </w:tc>
        <w:tc>
          <w:tcPr>
            <w:tcW w:w="839" w:type="pct"/>
          </w:tcPr>
          <w:p w14:paraId="74AD96CB" w14:textId="77777777" w:rsidR="00EF1ED3" w:rsidRPr="00361BF4" w:rsidRDefault="00EF1ED3" w:rsidP="007B57A0">
            <w:r w:rsidRPr="00361BF4">
              <w:rPr>
                <w:lang w:val="fr-FR"/>
              </w:rPr>
              <w:t>€</w:t>
            </w:r>
          </w:p>
        </w:tc>
      </w:tr>
      <w:tr w:rsidR="00EF1ED3" w:rsidRPr="00361BF4" w14:paraId="33F59555" w14:textId="77777777" w:rsidTr="00CE25A6">
        <w:tc>
          <w:tcPr>
            <w:tcW w:w="396" w:type="pct"/>
          </w:tcPr>
          <w:p w14:paraId="15D14FD8" w14:textId="77777777" w:rsidR="00EF1ED3" w:rsidRPr="00361BF4" w:rsidRDefault="00EF1ED3" w:rsidP="007B57A0">
            <w:pPr>
              <w:pStyle w:val="Lijstalinea"/>
              <w:numPr>
                <w:ilvl w:val="0"/>
                <w:numId w:val="1"/>
              </w:numPr>
            </w:pPr>
          </w:p>
        </w:tc>
        <w:tc>
          <w:tcPr>
            <w:tcW w:w="1872" w:type="pct"/>
          </w:tcPr>
          <w:p w14:paraId="19F0C71F" w14:textId="77777777" w:rsidR="00EF1ED3" w:rsidRPr="00361BF4" w:rsidRDefault="00EF1ED3" w:rsidP="007B57A0">
            <w:r w:rsidRPr="00361BF4">
              <w:t>Vervangen balkeerklep 80mm</w:t>
            </w:r>
            <w:r w:rsidR="00D41F83">
              <w:t xml:space="preserve">. Fabricaat </w:t>
            </w:r>
            <w:r w:rsidR="00D41F83" w:rsidRPr="00D41F83">
              <w:t xml:space="preserve">HDL of gelijkwaardig, </w:t>
            </w:r>
            <w:r w:rsidR="00D41F83" w:rsidRPr="00D41F83">
              <w:rPr>
                <w:rFonts w:ascii="Arial" w:hAnsi="Arial" w:cs="Arial"/>
              </w:rPr>
              <w:t>ᴪ</w:t>
            </w:r>
            <w:r w:rsidR="00D41F83" w:rsidRPr="00D41F83">
              <w:t>- factor van 0,46 of lager</w:t>
            </w:r>
          </w:p>
        </w:tc>
        <w:tc>
          <w:tcPr>
            <w:tcW w:w="446" w:type="pct"/>
          </w:tcPr>
          <w:p w14:paraId="4513A5D6" w14:textId="77777777" w:rsidR="00EF1ED3" w:rsidRPr="00361BF4" w:rsidRDefault="00EF1ED3" w:rsidP="007B57A0">
            <w:r w:rsidRPr="00361BF4">
              <w:t>Stuk</w:t>
            </w:r>
          </w:p>
        </w:tc>
        <w:tc>
          <w:tcPr>
            <w:tcW w:w="698" w:type="pct"/>
          </w:tcPr>
          <w:p w14:paraId="1DCDD7B7" w14:textId="77777777" w:rsidR="00EF1ED3" w:rsidRPr="00361BF4" w:rsidRDefault="001D2B9E" w:rsidP="007B57A0">
            <w:r>
              <w:t>3</w:t>
            </w:r>
          </w:p>
        </w:tc>
        <w:tc>
          <w:tcPr>
            <w:tcW w:w="749" w:type="pct"/>
            <w:gridSpan w:val="2"/>
          </w:tcPr>
          <w:p w14:paraId="7CD93A34" w14:textId="77777777" w:rsidR="00EF1ED3" w:rsidRPr="00361BF4" w:rsidRDefault="00EF1ED3" w:rsidP="007B57A0">
            <w:r w:rsidRPr="00361BF4">
              <w:rPr>
                <w:lang w:val="fr-FR"/>
              </w:rPr>
              <w:t>€</w:t>
            </w:r>
          </w:p>
        </w:tc>
        <w:tc>
          <w:tcPr>
            <w:tcW w:w="839" w:type="pct"/>
          </w:tcPr>
          <w:p w14:paraId="349ADBF8" w14:textId="77777777" w:rsidR="00EF1ED3" w:rsidRPr="00361BF4" w:rsidRDefault="00EF1ED3" w:rsidP="007B57A0">
            <w:r w:rsidRPr="00361BF4">
              <w:rPr>
                <w:lang w:val="fr-FR"/>
              </w:rPr>
              <w:t>€</w:t>
            </w:r>
          </w:p>
        </w:tc>
      </w:tr>
      <w:tr w:rsidR="00EF1ED3" w:rsidRPr="00361BF4" w14:paraId="393DB71E" w14:textId="77777777" w:rsidTr="00CE25A6">
        <w:tc>
          <w:tcPr>
            <w:tcW w:w="396" w:type="pct"/>
          </w:tcPr>
          <w:p w14:paraId="6F6EA85B" w14:textId="77777777" w:rsidR="00EF1ED3" w:rsidRPr="00361BF4" w:rsidRDefault="00EF1ED3" w:rsidP="007B57A0">
            <w:pPr>
              <w:pStyle w:val="Lijstalinea"/>
              <w:numPr>
                <w:ilvl w:val="0"/>
                <w:numId w:val="1"/>
              </w:numPr>
            </w:pPr>
          </w:p>
        </w:tc>
        <w:tc>
          <w:tcPr>
            <w:tcW w:w="1872" w:type="pct"/>
          </w:tcPr>
          <w:p w14:paraId="033D9A08" w14:textId="77777777" w:rsidR="00EF1ED3" w:rsidRPr="009A113F" w:rsidRDefault="00EF1ED3" w:rsidP="007B57A0">
            <w:r w:rsidRPr="009A113F">
              <w:t>Vervangen balkeerklep 100mm</w:t>
            </w:r>
            <w:r w:rsidR="00D41F83" w:rsidRPr="009A113F">
              <w:t xml:space="preserve">. Fabricaat HDL of gelijkwaardig, </w:t>
            </w:r>
            <w:r w:rsidR="00D41F83" w:rsidRPr="009A113F">
              <w:rPr>
                <w:rFonts w:cs="Arial"/>
              </w:rPr>
              <w:t>ᴪ</w:t>
            </w:r>
            <w:r w:rsidR="00D41F83" w:rsidRPr="009A113F">
              <w:t>- factor van 0,46 of lager</w:t>
            </w:r>
          </w:p>
        </w:tc>
        <w:tc>
          <w:tcPr>
            <w:tcW w:w="446" w:type="pct"/>
          </w:tcPr>
          <w:p w14:paraId="6D4AD8D4" w14:textId="77777777" w:rsidR="00EF1ED3" w:rsidRPr="00361BF4" w:rsidRDefault="00EF1ED3" w:rsidP="007B57A0">
            <w:r w:rsidRPr="00361BF4">
              <w:t>Stuk</w:t>
            </w:r>
          </w:p>
        </w:tc>
        <w:tc>
          <w:tcPr>
            <w:tcW w:w="698" w:type="pct"/>
          </w:tcPr>
          <w:p w14:paraId="6B6D387F" w14:textId="77777777" w:rsidR="00EF1ED3" w:rsidRPr="00361BF4" w:rsidRDefault="001D2B9E" w:rsidP="007B57A0">
            <w:r>
              <w:t>2</w:t>
            </w:r>
          </w:p>
        </w:tc>
        <w:tc>
          <w:tcPr>
            <w:tcW w:w="749" w:type="pct"/>
            <w:gridSpan w:val="2"/>
          </w:tcPr>
          <w:p w14:paraId="581D5E3D" w14:textId="77777777" w:rsidR="00EF1ED3" w:rsidRPr="00361BF4" w:rsidRDefault="00EF1ED3" w:rsidP="007B57A0">
            <w:r w:rsidRPr="00361BF4">
              <w:rPr>
                <w:lang w:val="fr-FR"/>
              </w:rPr>
              <w:t>€</w:t>
            </w:r>
          </w:p>
        </w:tc>
        <w:tc>
          <w:tcPr>
            <w:tcW w:w="839" w:type="pct"/>
          </w:tcPr>
          <w:p w14:paraId="79B53EF8" w14:textId="77777777" w:rsidR="00EF1ED3" w:rsidRPr="00361BF4" w:rsidRDefault="00EF1ED3" w:rsidP="007B57A0">
            <w:r w:rsidRPr="00361BF4">
              <w:rPr>
                <w:lang w:val="fr-FR"/>
              </w:rPr>
              <w:t>€</w:t>
            </w:r>
          </w:p>
        </w:tc>
      </w:tr>
      <w:tr w:rsidR="00EF1ED3" w:rsidRPr="00361BF4" w14:paraId="0C230FF4" w14:textId="77777777" w:rsidTr="00CE25A6">
        <w:tc>
          <w:tcPr>
            <w:tcW w:w="396" w:type="pct"/>
          </w:tcPr>
          <w:p w14:paraId="0FA6B9AA" w14:textId="77777777" w:rsidR="00EF1ED3" w:rsidRPr="00361BF4" w:rsidRDefault="00EF1ED3" w:rsidP="007B57A0">
            <w:pPr>
              <w:pStyle w:val="Lijstalinea"/>
              <w:numPr>
                <w:ilvl w:val="0"/>
                <w:numId w:val="1"/>
              </w:numPr>
            </w:pPr>
          </w:p>
        </w:tc>
        <w:tc>
          <w:tcPr>
            <w:tcW w:w="1872" w:type="pct"/>
          </w:tcPr>
          <w:p w14:paraId="0A2D7857" w14:textId="77777777" w:rsidR="00EF1ED3" w:rsidRPr="00361BF4" w:rsidRDefault="00EF1ED3" w:rsidP="007B57A0">
            <w:proofErr w:type="spellStart"/>
            <w:r w:rsidRPr="00361BF4">
              <w:t>Buitenopstellingskast</w:t>
            </w:r>
            <w:proofErr w:type="spellEnd"/>
            <w:r w:rsidRPr="00361BF4">
              <w:t xml:space="preserve"> minigemaal type PSZ445, RVS 304</w:t>
            </w:r>
            <w:r w:rsidR="00911D2C">
              <w:t>, incl. slot K312</w:t>
            </w:r>
          </w:p>
        </w:tc>
        <w:tc>
          <w:tcPr>
            <w:tcW w:w="446" w:type="pct"/>
          </w:tcPr>
          <w:p w14:paraId="0D6E6352" w14:textId="77777777" w:rsidR="00EF1ED3" w:rsidRPr="00361BF4" w:rsidRDefault="00EF1ED3" w:rsidP="007B57A0">
            <w:r w:rsidRPr="00361BF4">
              <w:t>Stuk</w:t>
            </w:r>
          </w:p>
        </w:tc>
        <w:tc>
          <w:tcPr>
            <w:tcW w:w="698" w:type="pct"/>
          </w:tcPr>
          <w:p w14:paraId="5EE4FFBA" w14:textId="77777777" w:rsidR="00EF1ED3" w:rsidRPr="00361BF4" w:rsidRDefault="001D2B9E" w:rsidP="007B57A0">
            <w:r>
              <w:t>5</w:t>
            </w:r>
          </w:p>
        </w:tc>
        <w:tc>
          <w:tcPr>
            <w:tcW w:w="749" w:type="pct"/>
            <w:gridSpan w:val="2"/>
          </w:tcPr>
          <w:p w14:paraId="12337297" w14:textId="77777777" w:rsidR="00EF1ED3" w:rsidRPr="00361BF4" w:rsidRDefault="00EF1ED3" w:rsidP="007B57A0">
            <w:r w:rsidRPr="00361BF4">
              <w:rPr>
                <w:lang w:val="fr-FR"/>
              </w:rPr>
              <w:t>€</w:t>
            </w:r>
          </w:p>
        </w:tc>
        <w:tc>
          <w:tcPr>
            <w:tcW w:w="839" w:type="pct"/>
          </w:tcPr>
          <w:p w14:paraId="5ABFD389" w14:textId="77777777" w:rsidR="00EF1ED3" w:rsidRPr="00361BF4" w:rsidRDefault="00EF1ED3" w:rsidP="007B57A0">
            <w:r w:rsidRPr="00361BF4">
              <w:rPr>
                <w:lang w:val="fr-FR"/>
              </w:rPr>
              <w:t>€</w:t>
            </w:r>
          </w:p>
        </w:tc>
      </w:tr>
      <w:tr w:rsidR="00EF1ED3" w:rsidRPr="00361BF4" w14:paraId="2E7838AB" w14:textId="77777777" w:rsidTr="00CE25A6">
        <w:tc>
          <w:tcPr>
            <w:tcW w:w="396" w:type="pct"/>
          </w:tcPr>
          <w:p w14:paraId="3827CDAC" w14:textId="77777777" w:rsidR="00EF1ED3" w:rsidRPr="00361BF4" w:rsidRDefault="00EF1ED3" w:rsidP="007B57A0">
            <w:pPr>
              <w:pStyle w:val="Lijstalinea"/>
              <w:numPr>
                <w:ilvl w:val="0"/>
                <w:numId w:val="1"/>
              </w:numPr>
            </w:pPr>
          </w:p>
        </w:tc>
        <w:tc>
          <w:tcPr>
            <w:tcW w:w="1872" w:type="pct"/>
          </w:tcPr>
          <w:p w14:paraId="6A0A04A4" w14:textId="77777777" w:rsidR="00EF1ED3" w:rsidRPr="00361BF4" w:rsidRDefault="00EF1ED3" w:rsidP="007B57A0">
            <w:r w:rsidRPr="00361BF4">
              <w:t>Schakelunit minigemaal, type FGC 313 of gelijkwaardig</w:t>
            </w:r>
          </w:p>
        </w:tc>
        <w:tc>
          <w:tcPr>
            <w:tcW w:w="446" w:type="pct"/>
          </w:tcPr>
          <w:p w14:paraId="1D60FA85" w14:textId="77777777" w:rsidR="00EF1ED3" w:rsidRPr="00361BF4" w:rsidRDefault="00EF1ED3" w:rsidP="007B57A0">
            <w:r w:rsidRPr="00361BF4">
              <w:t>Stuk</w:t>
            </w:r>
          </w:p>
        </w:tc>
        <w:tc>
          <w:tcPr>
            <w:tcW w:w="698" w:type="pct"/>
          </w:tcPr>
          <w:p w14:paraId="2C778C38" w14:textId="77777777" w:rsidR="00EF1ED3" w:rsidRPr="00361BF4" w:rsidRDefault="001D2B9E" w:rsidP="007B57A0">
            <w:r>
              <w:t>5</w:t>
            </w:r>
          </w:p>
        </w:tc>
        <w:tc>
          <w:tcPr>
            <w:tcW w:w="749" w:type="pct"/>
            <w:gridSpan w:val="2"/>
          </w:tcPr>
          <w:p w14:paraId="014B1A43" w14:textId="77777777" w:rsidR="00EF1ED3" w:rsidRPr="00361BF4" w:rsidRDefault="00EF1ED3" w:rsidP="007B57A0">
            <w:r w:rsidRPr="00361BF4">
              <w:rPr>
                <w:lang w:val="fr-FR"/>
              </w:rPr>
              <w:t>€</w:t>
            </w:r>
          </w:p>
        </w:tc>
        <w:tc>
          <w:tcPr>
            <w:tcW w:w="839" w:type="pct"/>
          </w:tcPr>
          <w:p w14:paraId="393B2E9E" w14:textId="77777777" w:rsidR="00EF1ED3" w:rsidRPr="00361BF4" w:rsidRDefault="00EF1ED3" w:rsidP="007B57A0">
            <w:r w:rsidRPr="00361BF4">
              <w:rPr>
                <w:lang w:val="fr-FR"/>
              </w:rPr>
              <w:t>€</w:t>
            </w:r>
          </w:p>
        </w:tc>
      </w:tr>
      <w:tr w:rsidR="00EF1ED3" w:rsidRPr="00361BF4" w14:paraId="54DDA9BC" w14:textId="77777777" w:rsidTr="00CE25A6">
        <w:tc>
          <w:tcPr>
            <w:tcW w:w="396" w:type="pct"/>
          </w:tcPr>
          <w:p w14:paraId="5522D22F" w14:textId="77777777" w:rsidR="00EF1ED3" w:rsidRPr="00361BF4" w:rsidRDefault="00EF1ED3" w:rsidP="007B57A0">
            <w:pPr>
              <w:pStyle w:val="Lijstalinea"/>
              <w:numPr>
                <w:ilvl w:val="0"/>
                <w:numId w:val="1"/>
              </w:numPr>
            </w:pPr>
          </w:p>
        </w:tc>
        <w:tc>
          <w:tcPr>
            <w:tcW w:w="1872" w:type="pct"/>
          </w:tcPr>
          <w:p w14:paraId="33E63BA7" w14:textId="531A1B01" w:rsidR="00EF1ED3" w:rsidRPr="00361BF4" w:rsidRDefault="00EF1ED3" w:rsidP="007B57A0">
            <w:r w:rsidRPr="00361BF4">
              <w:t>Drukopneme</w:t>
            </w:r>
            <w:r w:rsidR="009A113F">
              <w:t>r Waterpilot FMX167, fabricaat Endress + Hauser</w:t>
            </w:r>
            <w:r w:rsidR="00D41F83">
              <w:t>, kabellengte minimaal 20 meter</w:t>
            </w:r>
          </w:p>
        </w:tc>
        <w:tc>
          <w:tcPr>
            <w:tcW w:w="446" w:type="pct"/>
          </w:tcPr>
          <w:p w14:paraId="228B42B2" w14:textId="77777777" w:rsidR="00EF1ED3" w:rsidRPr="00361BF4" w:rsidRDefault="00EF1ED3" w:rsidP="007B57A0">
            <w:r w:rsidRPr="00361BF4">
              <w:t>Stuk</w:t>
            </w:r>
          </w:p>
        </w:tc>
        <w:tc>
          <w:tcPr>
            <w:tcW w:w="698" w:type="pct"/>
          </w:tcPr>
          <w:p w14:paraId="538A7603" w14:textId="77777777" w:rsidR="00EF1ED3" w:rsidRPr="00361BF4" w:rsidRDefault="001D2B9E" w:rsidP="007B57A0">
            <w:r>
              <w:t>3</w:t>
            </w:r>
          </w:p>
        </w:tc>
        <w:tc>
          <w:tcPr>
            <w:tcW w:w="749" w:type="pct"/>
            <w:gridSpan w:val="2"/>
          </w:tcPr>
          <w:p w14:paraId="01DE38A5" w14:textId="77777777" w:rsidR="00EF1ED3" w:rsidRPr="00361BF4" w:rsidRDefault="00EF1ED3" w:rsidP="007B57A0">
            <w:r w:rsidRPr="00361BF4">
              <w:rPr>
                <w:lang w:val="fr-FR"/>
              </w:rPr>
              <w:t>€</w:t>
            </w:r>
          </w:p>
        </w:tc>
        <w:tc>
          <w:tcPr>
            <w:tcW w:w="839" w:type="pct"/>
          </w:tcPr>
          <w:p w14:paraId="452FC677" w14:textId="77777777" w:rsidR="00EF1ED3" w:rsidRPr="00361BF4" w:rsidRDefault="00EF1ED3" w:rsidP="007B57A0">
            <w:r w:rsidRPr="00361BF4">
              <w:rPr>
                <w:lang w:val="fr-FR"/>
              </w:rPr>
              <w:t>€</w:t>
            </w:r>
          </w:p>
        </w:tc>
      </w:tr>
      <w:tr w:rsidR="00EF1ED3" w:rsidRPr="00361BF4" w14:paraId="45D2354E" w14:textId="77777777" w:rsidTr="00CE25A6">
        <w:tc>
          <w:tcPr>
            <w:tcW w:w="396" w:type="pct"/>
          </w:tcPr>
          <w:p w14:paraId="56C56E5B" w14:textId="77777777" w:rsidR="00EF1ED3" w:rsidRPr="00361BF4" w:rsidRDefault="00EF1ED3" w:rsidP="007B57A0">
            <w:pPr>
              <w:pStyle w:val="Lijstalinea"/>
              <w:numPr>
                <w:ilvl w:val="0"/>
                <w:numId w:val="1"/>
              </w:numPr>
            </w:pPr>
          </w:p>
        </w:tc>
        <w:tc>
          <w:tcPr>
            <w:tcW w:w="1872" w:type="pct"/>
          </w:tcPr>
          <w:p w14:paraId="6F2789D3" w14:textId="77777777" w:rsidR="00EF1ED3" w:rsidRPr="00361BF4" w:rsidRDefault="00EF1ED3" w:rsidP="007B57A0">
            <w:r w:rsidRPr="00361BF4">
              <w:t xml:space="preserve">Drukopnemer minigemaal, </w:t>
            </w:r>
            <w:r w:rsidR="00911D2C">
              <w:t>C</w:t>
            </w:r>
            <w:r w:rsidRPr="00361BF4">
              <w:t xml:space="preserve">ondor type </w:t>
            </w:r>
            <w:proofErr w:type="spellStart"/>
            <w:r w:rsidRPr="00361BF4">
              <w:t>type</w:t>
            </w:r>
            <w:proofErr w:type="spellEnd"/>
            <w:r w:rsidRPr="00361BF4">
              <w:t xml:space="preserve"> 1-ENS-10</w:t>
            </w:r>
            <w:r w:rsidR="00D41F83">
              <w:t>, kabellengte minimaal 20 meter</w:t>
            </w:r>
          </w:p>
        </w:tc>
        <w:tc>
          <w:tcPr>
            <w:tcW w:w="446" w:type="pct"/>
          </w:tcPr>
          <w:p w14:paraId="5ADF4BA7" w14:textId="77777777" w:rsidR="00EF1ED3" w:rsidRPr="00361BF4" w:rsidRDefault="00EF1ED3" w:rsidP="007B57A0">
            <w:r w:rsidRPr="00361BF4">
              <w:t>Stuk</w:t>
            </w:r>
          </w:p>
        </w:tc>
        <w:tc>
          <w:tcPr>
            <w:tcW w:w="698" w:type="pct"/>
          </w:tcPr>
          <w:p w14:paraId="43662401" w14:textId="77777777" w:rsidR="00EF1ED3" w:rsidRPr="00361BF4" w:rsidRDefault="001D2B9E" w:rsidP="007B57A0">
            <w:r>
              <w:t>5</w:t>
            </w:r>
          </w:p>
        </w:tc>
        <w:tc>
          <w:tcPr>
            <w:tcW w:w="749" w:type="pct"/>
            <w:gridSpan w:val="2"/>
          </w:tcPr>
          <w:p w14:paraId="40800824" w14:textId="77777777" w:rsidR="00EF1ED3" w:rsidRPr="00361BF4" w:rsidRDefault="00EF1ED3" w:rsidP="007B57A0">
            <w:r w:rsidRPr="00361BF4">
              <w:rPr>
                <w:lang w:val="fr-FR"/>
              </w:rPr>
              <w:t>€</w:t>
            </w:r>
          </w:p>
        </w:tc>
        <w:tc>
          <w:tcPr>
            <w:tcW w:w="839" w:type="pct"/>
          </w:tcPr>
          <w:p w14:paraId="0AC51563" w14:textId="77777777" w:rsidR="00EF1ED3" w:rsidRPr="00361BF4" w:rsidRDefault="00EF1ED3" w:rsidP="007B57A0">
            <w:r w:rsidRPr="00361BF4">
              <w:rPr>
                <w:lang w:val="fr-FR"/>
              </w:rPr>
              <w:t>€</w:t>
            </w:r>
          </w:p>
        </w:tc>
      </w:tr>
      <w:tr w:rsidR="0019644E" w:rsidRPr="00361BF4" w14:paraId="44A77986" w14:textId="77777777" w:rsidTr="00CE25A6">
        <w:tc>
          <w:tcPr>
            <w:tcW w:w="396" w:type="pct"/>
          </w:tcPr>
          <w:p w14:paraId="2C53CFF9" w14:textId="77777777" w:rsidR="0019644E" w:rsidRPr="00361BF4" w:rsidRDefault="0019644E" w:rsidP="007B57A0">
            <w:pPr>
              <w:pStyle w:val="Lijstalinea"/>
              <w:numPr>
                <w:ilvl w:val="0"/>
                <w:numId w:val="1"/>
              </w:numPr>
            </w:pPr>
          </w:p>
        </w:tc>
        <w:tc>
          <w:tcPr>
            <w:tcW w:w="1872" w:type="pct"/>
          </w:tcPr>
          <w:p w14:paraId="265E46BF" w14:textId="35B58548" w:rsidR="0019644E" w:rsidRPr="00361BF4" w:rsidRDefault="0019644E" w:rsidP="007B57A0">
            <w:r>
              <w:t>P</w:t>
            </w:r>
            <w:r w:rsidR="009A113F">
              <w:t xml:space="preserve">ersdrukopnemer type </w:t>
            </w:r>
            <w:proofErr w:type="spellStart"/>
            <w:r w:rsidR="009A113F">
              <w:t>Cerabar</w:t>
            </w:r>
            <w:proofErr w:type="spellEnd"/>
            <w:r w:rsidR="009A113F">
              <w:t xml:space="preserve"> PMC21, fabricaat Endress + Hauser</w:t>
            </w:r>
            <w:r w:rsidR="00ED4F31">
              <w:t>, kabellengte minimaal 20 meter</w:t>
            </w:r>
          </w:p>
        </w:tc>
        <w:tc>
          <w:tcPr>
            <w:tcW w:w="446" w:type="pct"/>
          </w:tcPr>
          <w:p w14:paraId="09CCC536" w14:textId="77777777" w:rsidR="0019644E" w:rsidRPr="00361BF4" w:rsidRDefault="0019644E" w:rsidP="007B57A0">
            <w:r>
              <w:t>Stuk</w:t>
            </w:r>
          </w:p>
        </w:tc>
        <w:tc>
          <w:tcPr>
            <w:tcW w:w="698" w:type="pct"/>
          </w:tcPr>
          <w:p w14:paraId="0FB66876" w14:textId="77777777" w:rsidR="0019644E" w:rsidRDefault="0019644E" w:rsidP="007B57A0">
            <w:r>
              <w:t>3</w:t>
            </w:r>
          </w:p>
        </w:tc>
        <w:tc>
          <w:tcPr>
            <w:tcW w:w="749" w:type="pct"/>
            <w:gridSpan w:val="2"/>
          </w:tcPr>
          <w:p w14:paraId="63D2210D" w14:textId="77777777" w:rsidR="0019644E" w:rsidRPr="00361BF4" w:rsidRDefault="0019644E" w:rsidP="007B57A0">
            <w:pPr>
              <w:rPr>
                <w:lang w:val="fr-FR"/>
              </w:rPr>
            </w:pPr>
            <w:r>
              <w:rPr>
                <w:lang w:val="fr-FR"/>
              </w:rPr>
              <w:t>€</w:t>
            </w:r>
          </w:p>
        </w:tc>
        <w:tc>
          <w:tcPr>
            <w:tcW w:w="839" w:type="pct"/>
          </w:tcPr>
          <w:p w14:paraId="0F4AD3AE" w14:textId="77777777" w:rsidR="0019644E" w:rsidRPr="00361BF4" w:rsidRDefault="0019644E" w:rsidP="007B57A0">
            <w:pPr>
              <w:rPr>
                <w:lang w:val="fr-FR"/>
              </w:rPr>
            </w:pPr>
            <w:r>
              <w:rPr>
                <w:lang w:val="fr-FR"/>
              </w:rPr>
              <w:t>€</w:t>
            </w:r>
          </w:p>
        </w:tc>
      </w:tr>
      <w:tr w:rsidR="00EF1ED3" w:rsidRPr="00361BF4" w14:paraId="023236B3" w14:textId="77777777" w:rsidTr="00CE25A6">
        <w:tc>
          <w:tcPr>
            <w:tcW w:w="396" w:type="pct"/>
          </w:tcPr>
          <w:p w14:paraId="67EDF62C" w14:textId="77777777" w:rsidR="00EF1ED3" w:rsidRPr="00361BF4" w:rsidRDefault="00EF1ED3" w:rsidP="007B57A0">
            <w:pPr>
              <w:pStyle w:val="Lijstalinea"/>
              <w:numPr>
                <w:ilvl w:val="0"/>
                <w:numId w:val="1"/>
              </w:numPr>
            </w:pPr>
          </w:p>
        </w:tc>
        <w:tc>
          <w:tcPr>
            <w:tcW w:w="1872" w:type="pct"/>
          </w:tcPr>
          <w:p w14:paraId="2F09F6CA" w14:textId="77777777" w:rsidR="00EF1ED3" w:rsidRPr="00361BF4" w:rsidRDefault="00EF1ED3" w:rsidP="007B57A0">
            <w:r w:rsidRPr="00361BF4">
              <w:t>Vlotter niveauregeling</w:t>
            </w:r>
            <w:r w:rsidR="00D41F83">
              <w:t xml:space="preserve">, fabricaat </w:t>
            </w:r>
            <w:proofErr w:type="spellStart"/>
            <w:r w:rsidR="00D41F83" w:rsidRPr="00D41F83">
              <w:t>Flygt</w:t>
            </w:r>
            <w:proofErr w:type="spellEnd"/>
            <w:r w:rsidR="00D41F83" w:rsidRPr="00D41F83">
              <w:t xml:space="preserve"> ENM-10 of gelijkwaardig</w:t>
            </w:r>
            <w:r w:rsidR="00D41F83">
              <w:t>, kabellengte minimaal 20 meter</w:t>
            </w:r>
          </w:p>
        </w:tc>
        <w:tc>
          <w:tcPr>
            <w:tcW w:w="446" w:type="pct"/>
          </w:tcPr>
          <w:p w14:paraId="2C4D6014" w14:textId="77777777" w:rsidR="00EF1ED3" w:rsidRPr="00361BF4" w:rsidRDefault="00EF1ED3" w:rsidP="007B57A0">
            <w:r w:rsidRPr="00361BF4">
              <w:t>Stuk</w:t>
            </w:r>
          </w:p>
        </w:tc>
        <w:tc>
          <w:tcPr>
            <w:tcW w:w="698" w:type="pct"/>
          </w:tcPr>
          <w:p w14:paraId="2F6B97B0" w14:textId="77777777" w:rsidR="00EF1ED3" w:rsidRPr="00361BF4" w:rsidRDefault="001D2B9E" w:rsidP="007B57A0">
            <w:r>
              <w:t>5</w:t>
            </w:r>
          </w:p>
        </w:tc>
        <w:tc>
          <w:tcPr>
            <w:tcW w:w="749" w:type="pct"/>
            <w:gridSpan w:val="2"/>
          </w:tcPr>
          <w:p w14:paraId="4DA70C29" w14:textId="77777777" w:rsidR="00EF1ED3" w:rsidRPr="00361BF4" w:rsidRDefault="00EF1ED3" w:rsidP="007B57A0">
            <w:r w:rsidRPr="00361BF4">
              <w:rPr>
                <w:lang w:val="fr-FR"/>
              </w:rPr>
              <w:t>€</w:t>
            </w:r>
          </w:p>
        </w:tc>
        <w:tc>
          <w:tcPr>
            <w:tcW w:w="839" w:type="pct"/>
          </w:tcPr>
          <w:p w14:paraId="1C8A56D7" w14:textId="77777777" w:rsidR="00EF1ED3" w:rsidRPr="00361BF4" w:rsidRDefault="00EF1ED3" w:rsidP="007B57A0">
            <w:r w:rsidRPr="00361BF4">
              <w:rPr>
                <w:lang w:val="fr-FR"/>
              </w:rPr>
              <w:t>€</w:t>
            </w:r>
          </w:p>
        </w:tc>
      </w:tr>
      <w:tr w:rsidR="00911D2C" w:rsidRPr="00361BF4" w14:paraId="6CFC0D73" w14:textId="77777777" w:rsidTr="00CE25A6">
        <w:tc>
          <w:tcPr>
            <w:tcW w:w="396" w:type="pct"/>
          </w:tcPr>
          <w:p w14:paraId="5B69142B" w14:textId="77777777" w:rsidR="00911D2C" w:rsidRPr="00361BF4" w:rsidRDefault="00911D2C" w:rsidP="007B57A0">
            <w:pPr>
              <w:pStyle w:val="Lijstalinea"/>
              <w:numPr>
                <w:ilvl w:val="0"/>
                <w:numId w:val="1"/>
              </w:numPr>
            </w:pPr>
          </w:p>
        </w:tc>
        <w:tc>
          <w:tcPr>
            <w:tcW w:w="1872" w:type="pct"/>
          </w:tcPr>
          <w:p w14:paraId="693796BA" w14:textId="77777777" w:rsidR="00911D2C" w:rsidRPr="00361BF4" w:rsidRDefault="00911D2C" w:rsidP="007B57A0">
            <w:r>
              <w:t>Led-alarmlamp, knipperend</w:t>
            </w:r>
          </w:p>
        </w:tc>
        <w:tc>
          <w:tcPr>
            <w:tcW w:w="446" w:type="pct"/>
          </w:tcPr>
          <w:p w14:paraId="149E5E00" w14:textId="77777777" w:rsidR="00911D2C" w:rsidRPr="00361BF4" w:rsidRDefault="00911D2C" w:rsidP="007B57A0">
            <w:r>
              <w:t>stuk</w:t>
            </w:r>
          </w:p>
        </w:tc>
        <w:tc>
          <w:tcPr>
            <w:tcW w:w="698" w:type="pct"/>
          </w:tcPr>
          <w:p w14:paraId="1A88E637" w14:textId="77777777" w:rsidR="00911D2C" w:rsidRPr="00361BF4" w:rsidRDefault="001D2B9E" w:rsidP="007B57A0">
            <w:r>
              <w:t>5</w:t>
            </w:r>
          </w:p>
        </w:tc>
        <w:tc>
          <w:tcPr>
            <w:tcW w:w="749" w:type="pct"/>
            <w:gridSpan w:val="2"/>
          </w:tcPr>
          <w:p w14:paraId="10F49903" w14:textId="77777777" w:rsidR="00911D2C" w:rsidRPr="00361BF4" w:rsidRDefault="00911D2C" w:rsidP="007B57A0">
            <w:r w:rsidRPr="00361BF4">
              <w:rPr>
                <w:lang w:val="fr-FR"/>
              </w:rPr>
              <w:t>€</w:t>
            </w:r>
          </w:p>
        </w:tc>
        <w:tc>
          <w:tcPr>
            <w:tcW w:w="839" w:type="pct"/>
          </w:tcPr>
          <w:p w14:paraId="129EB114" w14:textId="77777777" w:rsidR="00911D2C" w:rsidRPr="00361BF4" w:rsidRDefault="00911D2C" w:rsidP="007B57A0">
            <w:r w:rsidRPr="00361BF4">
              <w:rPr>
                <w:lang w:val="fr-FR"/>
              </w:rPr>
              <w:t>€</w:t>
            </w:r>
          </w:p>
        </w:tc>
      </w:tr>
      <w:tr w:rsidR="00EF1ED3" w:rsidRPr="00361BF4" w14:paraId="4C22A9D3" w14:textId="77777777" w:rsidTr="00CE25A6">
        <w:tc>
          <w:tcPr>
            <w:tcW w:w="396" w:type="pct"/>
          </w:tcPr>
          <w:p w14:paraId="1C9CF608" w14:textId="77777777" w:rsidR="00EF1ED3" w:rsidRPr="00361BF4" w:rsidRDefault="00EF1ED3" w:rsidP="007B57A0">
            <w:pPr>
              <w:pStyle w:val="Lijstalinea"/>
              <w:numPr>
                <w:ilvl w:val="0"/>
                <w:numId w:val="1"/>
              </w:numPr>
            </w:pPr>
          </w:p>
        </w:tc>
        <w:tc>
          <w:tcPr>
            <w:tcW w:w="1872" w:type="pct"/>
          </w:tcPr>
          <w:p w14:paraId="4C97511F" w14:textId="77777777" w:rsidR="00EF1ED3" w:rsidRPr="00361BF4" w:rsidRDefault="00EF1ED3" w:rsidP="007B57A0">
            <w:r w:rsidRPr="00361BF4">
              <w:t>Luchtpompje niveauregeling type borrelbuis</w:t>
            </w:r>
          </w:p>
        </w:tc>
        <w:tc>
          <w:tcPr>
            <w:tcW w:w="446" w:type="pct"/>
          </w:tcPr>
          <w:p w14:paraId="640FDF49" w14:textId="77777777" w:rsidR="00EF1ED3" w:rsidRPr="00361BF4" w:rsidRDefault="00EF1ED3" w:rsidP="007B57A0">
            <w:r w:rsidRPr="00361BF4">
              <w:t>Stuk</w:t>
            </w:r>
          </w:p>
        </w:tc>
        <w:tc>
          <w:tcPr>
            <w:tcW w:w="698" w:type="pct"/>
          </w:tcPr>
          <w:p w14:paraId="4FF5E93B" w14:textId="77777777" w:rsidR="00EF1ED3" w:rsidRPr="00361BF4" w:rsidRDefault="001D2B9E" w:rsidP="007B57A0">
            <w:r>
              <w:t>5</w:t>
            </w:r>
          </w:p>
        </w:tc>
        <w:tc>
          <w:tcPr>
            <w:tcW w:w="749" w:type="pct"/>
            <w:gridSpan w:val="2"/>
          </w:tcPr>
          <w:p w14:paraId="280163FC" w14:textId="77777777" w:rsidR="00EF1ED3" w:rsidRPr="00361BF4" w:rsidRDefault="00EF1ED3" w:rsidP="007B57A0">
            <w:r w:rsidRPr="00361BF4">
              <w:rPr>
                <w:lang w:val="fr-FR"/>
              </w:rPr>
              <w:t>€</w:t>
            </w:r>
          </w:p>
        </w:tc>
        <w:tc>
          <w:tcPr>
            <w:tcW w:w="839" w:type="pct"/>
          </w:tcPr>
          <w:p w14:paraId="5865956F" w14:textId="77777777" w:rsidR="00EF1ED3" w:rsidRPr="00361BF4" w:rsidRDefault="00EF1ED3" w:rsidP="007B57A0">
            <w:r w:rsidRPr="00361BF4">
              <w:rPr>
                <w:lang w:val="fr-FR"/>
              </w:rPr>
              <w:t>€</w:t>
            </w:r>
          </w:p>
        </w:tc>
      </w:tr>
      <w:tr w:rsidR="00EF1ED3" w:rsidRPr="00361BF4" w14:paraId="23A02FDC" w14:textId="77777777" w:rsidTr="00CE25A6">
        <w:tc>
          <w:tcPr>
            <w:tcW w:w="396" w:type="pct"/>
          </w:tcPr>
          <w:p w14:paraId="68D9F012" w14:textId="77777777" w:rsidR="00EF1ED3" w:rsidRPr="00361BF4" w:rsidRDefault="00EF1ED3" w:rsidP="007B57A0">
            <w:pPr>
              <w:pStyle w:val="Lijstalinea"/>
              <w:numPr>
                <w:ilvl w:val="0"/>
                <w:numId w:val="1"/>
              </w:numPr>
            </w:pPr>
          </w:p>
        </w:tc>
        <w:tc>
          <w:tcPr>
            <w:tcW w:w="1872" w:type="pct"/>
          </w:tcPr>
          <w:p w14:paraId="0BDBDC60" w14:textId="77777777" w:rsidR="00EF1ED3" w:rsidRPr="00361BF4" w:rsidRDefault="00EF1ED3" w:rsidP="007B57A0">
            <w:r w:rsidRPr="00361BF4">
              <w:t>Drukschakelaar niveauregeling type borrelbuis</w:t>
            </w:r>
          </w:p>
        </w:tc>
        <w:tc>
          <w:tcPr>
            <w:tcW w:w="446" w:type="pct"/>
          </w:tcPr>
          <w:p w14:paraId="0CA20FB1" w14:textId="77777777" w:rsidR="00EF1ED3" w:rsidRPr="00361BF4" w:rsidRDefault="00EF1ED3" w:rsidP="007B57A0">
            <w:r w:rsidRPr="00361BF4">
              <w:t>Stuk</w:t>
            </w:r>
          </w:p>
        </w:tc>
        <w:tc>
          <w:tcPr>
            <w:tcW w:w="698" w:type="pct"/>
          </w:tcPr>
          <w:p w14:paraId="4040B159" w14:textId="77777777" w:rsidR="00EF1ED3" w:rsidRPr="00361BF4" w:rsidRDefault="001D2B9E" w:rsidP="007B57A0">
            <w:r>
              <w:t>5</w:t>
            </w:r>
          </w:p>
        </w:tc>
        <w:tc>
          <w:tcPr>
            <w:tcW w:w="749" w:type="pct"/>
            <w:gridSpan w:val="2"/>
          </w:tcPr>
          <w:p w14:paraId="0CE07814" w14:textId="77777777" w:rsidR="00EF1ED3" w:rsidRPr="00361BF4" w:rsidRDefault="00EF1ED3" w:rsidP="007B57A0">
            <w:r w:rsidRPr="00361BF4">
              <w:rPr>
                <w:lang w:val="fr-FR"/>
              </w:rPr>
              <w:t>€</w:t>
            </w:r>
          </w:p>
        </w:tc>
        <w:tc>
          <w:tcPr>
            <w:tcW w:w="839" w:type="pct"/>
          </w:tcPr>
          <w:p w14:paraId="1A6B5B74" w14:textId="77777777" w:rsidR="00EF1ED3" w:rsidRPr="00361BF4" w:rsidRDefault="00EF1ED3" w:rsidP="007B57A0">
            <w:r w:rsidRPr="00361BF4">
              <w:rPr>
                <w:lang w:val="fr-FR"/>
              </w:rPr>
              <w:t>€</w:t>
            </w:r>
          </w:p>
        </w:tc>
      </w:tr>
      <w:tr w:rsidR="00EF1ED3" w:rsidRPr="00361BF4" w14:paraId="498F42D5" w14:textId="77777777" w:rsidTr="00CE25A6">
        <w:tc>
          <w:tcPr>
            <w:tcW w:w="396" w:type="pct"/>
          </w:tcPr>
          <w:p w14:paraId="5358BFAC" w14:textId="77777777" w:rsidR="00EF1ED3" w:rsidRPr="00361BF4" w:rsidRDefault="00EF1ED3" w:rsidP="007B57A0">
            <w:pPr>
              <w:pStyle w:val="Lijstalinea"/>
              <w:numPr>
                <w:ilvl w:val="0"/>
                <w:numId w:val="1"/>
              </w:numPr>
            </w:pPr>
          </w:p>
        </w:tc>
        <w:tc>
          <w:tcPr>
            <w:tcW w:w="1872" w:type="pct"/>
          </w:tcPr>
          <w:p w14:paraId="0EBDFE88" w14:textId="77777777" w:rsidR="00EF1ED3" w:rsidRPr="00361BF4" w:rsidRDefault="00EF1ED3" w:rsidP="007B57A0">
            <w:r w:rsidRPr="00361BF4">
              <w:t>Luchtslang niveauregeling type borrelbuis</w:t>
            </w:r>
          </w:p>
        </w:tc>
        <w:tc>
          <w:tcPr>
            <w:tcW w:w="446" w:type="pct"/>
          </w:tcPr>
          <w:p w14:paraId="29DA611A" w14:textId="77777777" w:rsidR="00EF1ED3" w:rsidRPr="00361BF4" w:rsidRDefault="00EF1ED3" w:rsidP="007B57A0">
            <w:r w:rsidRPr="00361BF4">
              <w:t>Stuk</w:t>
            </w:r>
          </w:p>
        </w:tc>
        <w:tc>
          <w:tcPr>
            <w:tcW w:w="698" w:type="pct"/>
          </w:tcPr>
          <w:p w14:paraId="39CBF70A" w14:textId="77777777" w:rsidR="00EF1ED3" w:rsidRPr="00361BF4" w:rsidRDefault="001D2B9E" w:rsidP="007B57A0">
            <w:r>
              <w:t>5</w:t>
            </w:r>
          </w:p>
        </w:tc>
        <w:tc>
          <w:tcPr>
            <w:tcW w:w="749" w:type="pct"/>
            <w:gridSpan w:val="2"/>
          </w:tcPr>
          <w:p w14:paraId="60D1173E" w14:textId="77777777" w:rsidR="00EF1ED3" w:rsidRPr="00361BF4" w:rsidRDefault="00EF1ED3" w:rsidP="007B57A0">
            <w:r w:rsidRPr="00361BF4">
              <w:rPr>
                <w:lang w:val="fr-FR"/>
              </w:rPr>
              <w:t>€</w:t>
            </w:r>
          </w:p>
        </w:tc>
        <w:tc>
          <w:tcPr>
            <w:tcW w:w="839" w:type="pct"/>
          </w:tcPr>
          <w:p w14:paraId="507592D8" w14:textId="77777777" w:rsidR="00EF1ED3" w:rsidRPr="00361BF4" w:rsidRDefault="00EF1ED3" w:rsidP="007B57A0">
            <w:r w:rsidRPr="00361BF4">
              <w:rPr>
                <w:lang w:val="fr-FR"/>
              </w:rPr>
              <w:t>€</w:t>
            </w:r>
          </w:p>
        </w:tc>
      </w:tr>
      <w:tr w:rsidR="00EF1ED3" w:rsidRPr="00361BF4" w14:paraId="7414B958" w14:textId="77777777" w:rsidTr="00CE25A6">
        <w:tc>
          <w:tcPr>
            <w:tcW w:w="396" w:type="pct"/>
          </w:tcPr>
          <w:p w14:paraId="1803C178" w14:textId="77777777" w:rsidR="00EF1ED3" w:rsidRPr="00361BF4" w:rsidRDefault="00EF1ED3" w:rsidP="007B57A0">
            <w:pPr>
              <w:pStyle w:val="Lijstalinea"/>
              <w:numPr>
                <w:ilvl w:val="0"/>
                <w:numId w:val="1"/>
              </w:numPr>
            </w:pPr>
          </w:p>
        </w:tc>
        <w:tc>
          <w:tcPr>
            <w:tcW w:w="1872" w:type="pct"/>
          </w:tcPr>
          <w:p w14:paraId="6321D522" w14:textId="77777777" w:rsidR="00EF1ED3" w:rsidRPr="00361BF4" w:rsidRDefault="00EF1ED3" w:rsidP="007B57A0">
            <w:r w:rsidRPr="00361BF4">
              <w:t xml:space="preserve">Luchtslang niveauregeling type </w:t>
            </w:r>
            <w:proofErr w:type="spellStart"/>
            <w:r w:rsidRPr="00361BF4">
              <w:t>openbel</w:t>
            </w:r>
            <w:proofErr w:type="spellEnd"/>
          </w:p>
        </w:tc>
        <w:tc>
          <w:tcPr>
            <w:tcW w:w="446" w:type="pct"/>
          </w:tcPr>
          <w:p w14:paraId="23FA7091" w14:textId="77777777" w:rsidR="00EF1ED3" w:rsidRPr="00361BF4" w:rsidRDefault="00EF1ED3" w:rsidP="007B57A0">
            <w:r w:rsidRPr="00361BF4">
              <w:t>Stuk</w:t>
            </w:r>
          </w:p>
        </w:tc>
        <w:tc>
          <w:tcPr>
            <w:tcW w:w="698" w:type="pct"/>
          </w:tcPr>
          <w:p w14:paraId="59BD1DC7" w14:textId="77777777" w:rsidR="00EF1ED3" w:rsidRPr="00361BF4" w:rsidRDefault="001D2B9E" w:rsidP="007B57A0">
            <w:r>
              <w:t>5</w:t>
            </w:r>
          </w:p>
        </w:tc>
        <w:tc>
          <w:tcPr>
            <w:tcW w:w="749" w:type="pct"/>
            <w:gridSpan w:val="2"/>
          </w:tcPr>
          <w:p w14:paraId="472C307C" w14:textId="77777777" w:rsidR="00EF1ED3" w:rsidRPr="00361BF4" w:rsidRDefault="00EF1ED3" w:rsidP="007B57A0">
            <w:r w:rsidRPr="00361BF4">
              <w:rPr>
                <w:lang w:val="fr-FR"/>
              </w:rPr>
              <w:t>€</w:t>
            </w:r>
          </w:p>
        </w:tc>
        <w:tc>
          <w:tcPr>
            <w:tcW w:w="839" w:type="pct"/>
          </w:tcPr>
          <w:p w14:paraId="054CF30C" w14:textId="77777777" w:rsidR="00EF1ED3" w:rsidRPr="00361BF4" w:rsidRDefault="00EF1ED3" w:rsidP="007B57A0">
            <w:r w:rsidRPr="00361BF4">
              <w:rPr>
                <w:lang w:val="fr-FR"/>
              </w:rPr>
              <w:t>€</w:t>
            </w:r>
          </w:p>
        </w:tc>
      </w:tr>
      <w:tr w:rsidR="00EF1ED3" w:rsidRPr="00361BF4" w14:paraId="320DE082" w14:textId="77777777" w:rsidTr="00CE25A6">
        <w:tc>
          <w:tcPr>
            <w:tcW w:w="396" w:type="pct"/>
          </w:tcPr>
          <w:p w14:paraId="5A1768B1" w14:textId="77777777" w:rsidR="00EF1ED3" w:rsidRPr="00361BF4" w:rsidRDefault="00EF1ED3" w:rsidP="007B57A0">
            <w:pPr>
              <w:pStyle w:val="Lijstalinea"/>
              <w:numPr>
                <w:ilvl w:val="0"/>
                <w:numId w:val="1"/>
              </w:numPr>
            </w:pPr>
          </w:p>
        </w:tc>
        <w:tc>
          <w:tcPr>
            <w:tcW w:w="1872" w:type="pct"/>
          </w:tcPr>
          <w:p w14:paraId="4F1834BA" w14:textId="77777777" w:rsidR="00EF1ED3" w:rsidRPr="00361BF4" w:rsidRDefault="00EF1ED3" w:rsidP="007B57A0">
            <w:r w:rsidRPr="00361BF4">
              <w:t xml:space="preserve">Magneetschakelaar direct start tot 3 </w:t>
            </w:r>
            <w:proofErr w:type="spellStart"/>
            <w:r w:rsidRPr="00361BF4">
              <w:t>Kw</w:t>
            </w:r>
            <w:proofErr w:type="spellEnd"/>
          </w:p>
        </w:tc>
        <w:tc>
          <w:tcPr>
            <w:tcW w:w="446" w:type="pct"/>
          </w:tcPr>
          <w:p w14:paraId="6EABA905" w14:textId="77777777" w:rsidR="00EF1ED3" w:rsidRPr="00361BF4" w:rsidRDefault="00EF1ED3" w:rsidP="007B57A0">
            <w:r w:rsidRPr="00361BF4">
              <w:t>Stuk</w:t>
            </w:r>
          </w:p>
        </w:tc>
        <w:tc>
          <w:tcPr>
            <w:tcW w:w="698" w:type="pct"/>
          </w:tcPr>
          <w:p w14:paraId="4A8022C5" w14:textId="77777777" w:rsidR="00EF1ED3" w:rsidRPr="00361BF4" w:rsidRDefault="001D2B9E" w:rsidP="007B57A0">
            <w:r>
              <w:t>5</w:t>
            </w:r>
          </w:p>
        </w:tc>
        <w:tc>
          <w:tcPr>
            <w:tcW w:w="749" w:type="pct"/>
            <w:gridSpan w:val="2"/>
          </w:tcPr>
          <w:p w14:paraId="30C2C672" w14:textId="77777777" w:rsidR="00EF1ED3" w:rsidRPr="00361BF4" w:rsidRDefault="00EF1ED3" w:rsidP="007B57A0">
            <w:r w:rsidRPr="00361BF4">
              <w:rPr>
                <w:lang w:val="fr-FR"/>
              </w:rPr>
              <w:t>€</w:t>
            </w:r>
          </w:p>
        </w:tc>
        <w:tc>
          <w:tcPr>
            <w:tcW w:w="839" w:type="pct"/>
          </w:tcPr>
          <w:p w14:paraId="3B43C5F3" w14:textId="77777777" w:rsidR="00EF1ED3" w:rsidRPr="00361BF4" w:rsidRDefault="00EF1ED3" w:rsidP="007B57A0">
            <w:r w:rsidRPr="00361BF4">
              <w:rPr>
                <w:lang w:val="fr-FR"/>
              </w:rPr>
              <w:t>€</w:t>
            </w:r>
          </w:p>
        </w:tc>
      </w:tr>
      <w:tr w:rsidR="00EF1ED3" w:rsidRPr="00361BF4" w14:paraId="2825A2A5" w14:textId="77777777" w:rsidTr="00CE25A6">
        <w:tc>
          <w:tcPr>
            <w:tcW w:w="396" w:type="pct"/>
          </w:tcPr>
          <w:p w14:paraId="596A9DE9" w14:textId="77777777" w:rsidR="00EF1ED3" w:rsidRPr="00361BF4" w:rsidRDefault="00EF1ED3" w:rsidP="007B57A0">
            <w:pPr>
              <w:pStyle w:val="Lijstalinea"/>
              <w:numPr>
                <w:ilvl w:val="0"/>
                <w:numId w:val="1"/>
              </w:numPr>
            </w:pPr>
          </w:p>
        </w:tc>
        <w:tc>
          <w:tcPr>
            <w:tcW w:w="1872" w:type="pct"/>
          </w:tcPr>
          <w:p w14:paraId="6A38E6CF" w14:textId="77777777" w:rsidR="00EF1ED3" w:rsidRPr="00361BF4" w:rsidRDefault="00EF1ED3" w:rsidP="007B57A0">
            <w:r w:rsidRPr="00361BF4">
              <w:t xml:space="preserve">Magneetschakelaar ster driehoek tot  7,5 </w:t>
            </w:r>
            <w:proofErr w:type="spellStart"/>
            <w:r w:rsidRPr="00361BF4">
              <w:t>Kw</w:t>
            </w:r>
            <w:proofErr w:type="spellEnd"/>
            <w:r w:rsidRPr="00361BF4">
              <w:t xml:space="preserve">  </w:t>
            </w:r>
          </w:p>
        </w:tc>
        <w:tc>
          <w:tcPr>
            <w:tcW w:w="446" w:type="pct"/>
          </w:tcPr>
          <w:p w14:paraId="23FB7402" w14:textId="77777777" w:rsidR="00EF1ED3" w:rsidRPr="00361BF4" w:rsidRDefault="00EF1ED3" w:rsidP="007B57A0">
            <w:r w:rsidRPr="00361BF4">
              <w:t>Stuk</w:t>
            </w:r>
          </w:p>
        </w:tc>
        <w:tc>
          <w:tcPr>
            <w:tcW w:w="698" w:type="pct"/>
          </w:tcPr>
          <w:p w14:paraId="009E3E48" w14:textId="77777777" w:rsidR="00EF1ED3" w:rsidRPr="00361BF4" w:rsidRDefault="001D2B9E" w:rsidP="007B57A0">
            <w:r>
              <w:t>5</w:t>
            </w:r>
          </w:p>
        </w:tc>
        <w:tc>
          <w:tcPr>
            <w:tcW w:w="749" w:type="pct"/>
            <w:gridSpan w:val="2"/>
          </w:tcPr>
          <w:p w14:paraId="51C8038E" w14:textId="77777777" w:rsidR="00EF1ED3" w:rsidRPr="00361BF4" w:rsidRDefault="00EF1ED3" w:rsidP="007B57A0">
            <w:r w:rsidRPr="00361BF4">
              <w:rPr>
                <w:lang w:val="fr-FR"/>
              </w:rPr>
              <w:t>€</w:t>
            </w:r>
          </w:p>
        </w:tc>
        <w:tc>
          <w:tcPr>
            <w:tcW w:w="839" w:type="pct"/>
          </w:tcPr>
          <w:p w14:paraId="013D4FA8" w14:textId="77777777" w:rsidR="00EF1ED3" w:rsidRPr="00361BF4" w:rsidRDefault="00EF1ED3" w:rsidP="007B57A0">
            <w:r w:rsidRPr="00361BF4">
              <w:rPr>
                <w:lang w:val="fr-FR"/>
              </w:rPr>
              <w:t>€</w:t>
            </w:r>
          </w:p>
        </w:tc>
      </w:tr>
      <w:tr w:rsidR="00EF1ED3" w:rsidRPr="00361BF4" w14:paraId="778A616F" w14:textId="77777777" w:rsidTr="00CE25A6">
        <w:tc>
          <w:tcPr>
            <w:tcW w:w="396" w:type="pct"/>
          </w:tcPr>
          <w:p w14:paraId="46DD59C7" w14:textId="77777777" w:rsidR="00EF1ED3" w:rsidRPr="00361BF4" w:rsidRDefault="00EF1ED3" w:rsidP="007B57A0">
            <w:pPr>
              <w:pStyle w:val="Lijstalinea"/>
              <w:numPr>
                <w:ilvl w:val="0"/>
                <w:numId w:val="1"/>
              </w:numPr>
            </w:pPr>
          </w:p>
        </w:tc>
        <w:tc>
          <w:tcPr>
            <w:tcW w:w="1872" w:type="pct"/>
          </w:tcPr>
          <w:p w14:paraId="34C9F15C" w14:textId="77777777" w:rsidR="00EF1ED3" w:rsidRPr="00361BF4" w:rsidRDefault="00EF1ED3" w:rsidP="007B57A0">
            <w:r w:rsidRPr="00361BF4">
              <w:t xml:space="preserve">Magneetschakelaar ster driehoek groter dan 7,5 </w:t>
            </w:r>
            <w:proofErr w:type="spellStart"/>
            <w:r w:rsidRPr="00361BF4">
              <w:t>Kw</w:t>
            </w:r>
            <w:proofErr w:type="spellEnd"/>
          </w:p>
        </w:tc>
        <w:tc>
          <w:tcPr>
            <w:tcW w:w="446" w:type="pct"/>
          </w:tcPr>
          <w:p w14:paraId="423D3249" w14:textId="77777777" w:rsidR="00EF1ED3" w:rsidRPr="00361BF4" w:rsidRDefault="00EF1ED3" w:rsidP="007B57A0">
            <w:r w:rsidRPr="00361BF4">
              <w:t>Stuk</w:t>
            </w:r>
          </w:p>
        </w:tc>
        <w:tc>
          <w:tcPr>
            <w:tcW w:w="698" w:type="pct"/>
          </w:tcPr>
          <w:p w14:paraId="40BEE885" w14:textId="77777777" w:rsidR="00EF1ED3" w:rsidRPr="00361BF4" w:rsidRDefault="001D2B9E" w:rsidP="007B57A0">
            <w:r>
              <w:t>3</w:t>
            </w:r>
          </w:p>
        </w:tc>
        <w:tc>
          <w:tcPr>
            <w:tcW w:w="749" w:type="pct"/>
            <w:gridSpan w:val="2"/>
          </w:tcPr>
          <w:p w14:paraId="76EB1386" w14:textId="77777777" w:rsidR="00EF1ED3" w:rsidRPr="00361BF4" w:rsidRDefault="00EF1ED3" w:rsidP="007B57A0">
            <w:r w:rsidRPr="00361BF4">
              <w:rPr>
                <w:lang w:val="fr-FR"/>
              </w:rPr>
              <w:t>€</w:t>
            </w:r>
          </w:p>
        </w:tc>
        <w:tc>
          <w:tcPr>
            <w:tcW w:w="839" w:type="pct"/>
          </w:tcPr>
          <w:p w14:paraId="3358FA62" w14:textId="77777777" w:rsidR="00EF1ED3" w:rsidRPr="00361BF4" w:rsidRDefault="00EF1ED3" w:rsidP="007B57A0">
            <w:r w:rsidRPr="00361BF4">
              <w:rPr>
                <w:lang w:val="fr-FR"/>
              </w:rPr>
              <w:t>€</w:t>
            </w:r>
          </w:p>
        </w:tc>
      </w:tr>
      <w:tr w:rsidR="00EF1ED3" w:rsidRPr="00361BF4" w14:paraId="1FFA863B" w14:textId="77777777" w:rsidTr="00CE25A6">
        <w:tc>
          <w:tcPr>
            <w:tcW w:w="396" w:type="pct"/>
          </w:tcPr>
          <w:p w14:paraId="12C8C561" w14:textId="77777777" w:rsidR="00EF1ED3" w:rsidRPr="00361BF4" w:rsidRDefault="00EF1ED3" w:rsidP="007B57A0">
            <w:pPr>
              <w:pStyle w:val="Lijstalinea"/>
              <w:numPr>
                <w:ilvl w:val="0"/>
                <w:numId w:val="1"/>
              </w:numPr>
            </w:pPr>
          </w:p>
        </w:tc>
        <w:tc>
          <w:tcPr>
            <w:tcW w:w="1872" w:type="pct"/>
          </w:tcPr>
          <w:p w14:paraId="3B48DD00" w14:textId="77777777" w:rsidR="00EF1ED3" w:rsidRPr="00361BF4" w:rsidRDefault="00EF1ED3" w:rsidP="007B57A0">
            <w:r w:rsidRPr="00361BF4">
              <w:t>Thermisch blok 2 - 4,5 A</w:t>
            </w:r>
          </w:p>
        </w:tc>
        <w:tc>
          <w:tcPr>
            <w:tcW w:w="446" w:type="pct"/>
          </w:tcPr>
          <w:p w14:paraId="75531CC4" w14:textId="77777777" w:rsidR="00EF1ED3" w:rsidRPr="00361BF4" w:rsidRDefault="00EF1ED3" w:rsidP="007B57A0">
            <w:r w:rsidRPr="00361BF4">
              <w:t>Stuk</w:t>
            </w:r>
          </w:p>
        </w:tc>
        <w:tc>
          <w:tcPr>
            <w:tcW w:w="698" w:type="pct"/>
          </w:tcPr>
          <w:p w14:paraId="10838E42" w14:textId="77777777" w:rsidR="00EF1ED3" w:rsidRPr="00361BF4" w:rsidRDefault="001D2B9E" w:rsidP="007B57A0">
            <w:r>
              <w:t>5</w:t>
            </w:r>
          </w:p>
        </w:tc>
        <w:tc>
          <w:tcPr>
            <w:tcW w:w="749" w:type="pct"/>
            <w:gridSpan w:val="2"/>
          </w:tcPr>
          <w:p w14:paraId="21F5219E" w14:textId="77777777" w:rsidR="00EF1ED3" w:rsidRPr="00361BF4" w:rsidRDefault="00EF1ED3" w:rsidP="007B57A0">
            <w:r w:rsidRPr="00361BF4">
              <w:rPr>
                <w:lang w:val="fr-FR"/>
              </w:rPr>
              <w:t>€</w:t>
            </w:r>
          </w:p>
        </w:tc>
        <w:tc>
          <w:tcPr>
            <w:tcW w:w="839" w:type="pct"/>
          </w:tcPr>
          <w:p w14:paraId="5417613F" w14:textId="77777777" w:rsidR="00EF1ED3" w:rsidRPr="00361BF4" w:rsidRDefault="00EF1ED3" w:rsidP="007B57A0">
            <w:r w:rsidRPr="00361BF4">
              <w:rPr>
                <w:lang w:val="fr-FR"/>
              </w:rPr>
              <w:t>€</w:t>
            </w:r>
          </w:p>
        </w:tc>
      </w:tr>
      <w:tr w:rsidR="00EF1ED3" w:rsidRPr="00361BF4" w14:paraId="13263334" w14:textId="77777777" w:rsidTr="00CE25A6">
        <w:tc>
          <w:tcPr>
            <w:tcW w:w="396" w:type="pct"/>
          </w:tcPr>
          <w:p w14:paraId="68FC3ED4" w14:textId="77777777" w:rsidR="00EF1ED3" w:rsidRPr="00361BF4" w:rsidRDefault="00EF1ED3" w:rsidP="007B57A0">
            <w:pPr>
              <w:pStyle w:val="Lijstalinea"/>
              <w:numPr>
                <w:ilvl w:val="0"/>
                <w:numId w:val="1"/>
              </w:numPr>
            </w:pPr>
          </w:p>
        </w:tc>
        <w:tc>
          <w:tcPr>
            <w:tcW w:w="1872" w:type="pct"/>
          </w:tcPr>
          <w:p w14:paraId="30032A1A" w14:textId="77777777" w:rsidR="00EF1ED3" w:rsidRPr="00361BF4" w:rsidRDefault="00EF1ED3" w:rsidP="007B57A0">
            <w:r w:rsidRPr="00361BF4">
              <w:t>Thermisch blok 4 - 7 A</w:t>
            </w:r>
          </w:p>
        </w:tc>
        <w:tc>
          <w:tcPr>
            <w:tcW w:w="446" w:type="pct"/>
          </w:tcPr>
          <w:p w14:paraId="0472EE2E" w14:textId="77777777" w:rsidR="00EF1ED3" w:rsidRPr="00361BF4" w:rsidRDefault="00EF1ED3" w:rsidP="007B57A0">
            <w:r w:rsidRPr="00361BF4">
              <w:t>Stuk</w:t>
            </w:r>
          </w:p>
        </w:tc>
        <w:tc>
          <w:tcPr>
            <w:tcW w:w="698" w:type="pct"/>
          </w:tcPr>
          <w:p w14:paraId="4828202B" w14:textId="77777777" w:rsidR="00EF1ED3" w:rsidRPr="00361BF4" w:rsidRDefault="001D2B9E" w:rsidP="007B57A0">
            <w:r>
              <w:t>5</w:t>
            </w:r>
          </w:p>
        </w:tc>
        <w:tc>
          <w:tcPr>
            <w:tcW w:w="749" w:type="pct"/>
            <w:gridSpan w:val="2"/>
          </w:tcPr>
          <w:p w14:paraId="4666FA12" w14:textId="77777777" w:rsidR="00EF1ED3" w:rsidRPr="00361BF4" w:rsidRDefault="00EF1ED3" w:rsidP="007B57A0">
            <w:r w:rsidRPr="00361BF4">
              <w:rPr>
                <w:lang w:val="fr-FR"/>
              </w:rPr>
              <w:t>€</w:t>
            </w:r>
          </w:p>
        </w:tc>
        <w:tc>
          <w:tcPr>
            <w:tcW w:w="839" w:type="pct"/>
          </w:tcPr>
          <w:p w14:paraId="77946651" w14:textId="77777777" w:rsidR="00EF1ED3" w:rsidRPr="00361BF4" w:rsidRDefault="00EF1ED3" w:rsidP="007B57A0">
            <w:r w:rsidRPr="00361BF4">
              <w:rPr>
                <w:lang w:val="fr-FR"/>
              </w:rPr>
              <w:t>€</w:t>
            </w:r>
          </w:p>
        </w:tc>
      </w:tr>
      <w:tr w:rsidR="00EF1ED3" w:rsidRPr="00361BF4" w14:paraId="772C1DFF" w14:textId="77777777" w:rsidTr="00CE25A6">
        <w:tc>
          <w:tcPr>
            <w:tcW w:w="396" w:type="pct"/>
          </w:tcPr>
          <w:p w14:paraId="3B871C72" w14:textId="77777777" w:rsidR="00EF1ED3" w:rsidRPr="00361BF4" w:rsidRDefault="00EF1ED3" w:rsidP="007B57A0">
            <w:pPr>
              <w:pStyle w:val="Lijstalinea"/>
              <w:numPr>
                <w:ilvl w:val="0"/>
                <w:numId w:val="1"/>
              </w:numPr>
            </w:pPr>
          </w:p>
        </w:tc>
        <w:tc>
          <w:tcPr>
            <w:tcW w:w="1872" w:type="pct"/>
          </w:tcPr>
          <w:p w14:paraId="495B10FD" w14:textId="77777777" w:rsidR="00EF1ED3" w:rsidRPr="00361BF4" w:rsidRDefault="00EF1ED3" w:rsidP="007B57A0">
            <w:r w:rsidRPr="00361BF4">
              <w:t>Thermisch blok 6 – 10 A</w:t>
            </w:r>
          </w:p>
        </w:tc>
        <w:tc>
          <w:tcPr>
            <w:tcW w:w="446" w:type="pct"/>
          </w:tcPr>
          <w:p w14:paraId="45A79001" w14:textId="77777777" w:rsidR="00EF1ED3" w:rsidRPr="00361BF4" w:rsidRDefault="00EF1ED3" w:rsidP="007B57A0">
            <w:r w:rsidRPr="00361BF4">
              <w:t>Stuk</w:t>
            </w:r>
          </w:p>
        </w:tc>
        <w:tc>
          <w:tcPr>
            <w:tcW w:w="698" w:type="pct"/>
          </w:tcPr>
          <w:p w14:paraId="484C44E3" w14:textId="77777777" w:rsidR="00EF1ED3" w:rsidRPr="00361BF4" w:rsidRDefault="001D2B9E" w:rsidP="007B57A0">
            <w:r>
              <w:t>5</w:t>
            </w:r>
          </w:p>
        </w:tc>
        <w:tc>
          <w:tcPr>
            <w:tcW w:w="749" w:type="pct"/>
            <w:gridSpan w:val="2"/>
          </w:tcPr>
          <w:p w14:paraId="30FBA018" w14:textId="77777777" w:rsidR="00EF1ED3" w:rsidRPr="00361BF4" w:rsidRDefault="00EF1ED3" w:rsidP="007B57A0">
            <w:r w:rsidRPr="00361BF4">
              <w:rPr>
                <w:lang w:val="fr-FR"/>
              </w:rPr>
              <w:t>€</w:t>
            </w:r>
          </w:p>
        </w:tc>
        <w:tc>
          <w:tcPr>
            <w:tcW w:w="839" w:type="pct"/>
          </w:tcPr>
          <w:p w14:paraId="40397436" w14:textId="77777777" w:rsidR="00EF1ED3" w:rsidRPr="00361BF4" w:rsidRDefault="00EF1ED3" w:rsidP="007B57A0">
            <w:r w:rsidRPr="00361BF4">
              <w:rPr>
                <w:lang w:val="fr-FR"/>
              </w:rPr>
              <w:t>€</w:t>
            </w:r>
          </w:p>
        </w:tc>
      </w:tr>
      <w:tr w:rsidR="00EF1ED3" w:rsidRPr="00361BF4" w14:paraId="264BC37B" w14:textId="77777777" w:rsidTr="00CE25A6">
        <w:tc>
          <w:tcPr>
            <w:tcW w:w="396" w:type="pct"/>
          </w:tcPr>
          <w:p w14:paraId="7287AC6E" w14:textId="77777777" w:rsidR="00EF1ED3" w:rsidRPr="00361BF4" w:rsidRDefault="00EF1ED3" w:rsidP="007B57A0">
            <w:pPr>
              <w:pStyle w:val="Lijstalinea"/>
              <w:numPr>
                <w:ilvl w:val="0"/>
                <w:numId w:val="1"/>
              </w:numPr>
            </w:pPr>
          </w:p>
        </w:tc>
        <w:tc>
          <w:tcPr>
            <w:tcW w:w="1872" w:type="pct"/>
          </w:tcPr>
          <w:p w14:paraId="59EEEE45" w14:textId="77777777" w:rsidR="00EF1ED3" w:rsidRPr="00361BF4" w:rsidRDefault="00EF1ED3" w:rsidP="007B57A0">
            <w:r w:rsidRPr="00361BF4">
              <w:t>Olie pomp</w:t>
            </w:r>
          </w:p>
        </w:tc>
        <w:tc>
          <w:tcPr>
            <w:tcW w:w="446" w:type="pct"/>
          </w:tcPr>
          <w:p w14:paraId="3E37C613" w14:textId="77777777" w:rsidR="00EF1ED3" w:rsidRPr="00361BF4" w:rsidRDefault="00EF1ED3" w:rsidP="007B57A0">
            <w:r w:rsidRPr="00361BF4">
              <w:t>liter</w:t>
            </w:r>
          </w:p>
        </w:tc>
        <w:tc>
          <w:tcPr>
            <w:tcW w:w="698" w:type="pct"/>
          </w:tcPr>
          <w:p w14:paraId="7CB6AE26" w14:textId="77777777" w:rsidR="00EF1ED3" w:rsidRPr="00361BF4" w:rsidRDefault="001D2B9E" w:rsidP="007B57A0">
            <w:r>
              <w:t>10</w:t>
            </w:r>
          </w:p>
        </w:tc>
        <w:tc>
          <w:tcPr>
            <w:tcW w:w="749" w:type="pct"/>
            <w:gridSpan w:val="2"/>
          </w:tcPr>
          <w:p w14:paraId="0743F38D" w14:textId="77777777" w:rsidR="00EF1ED3" w:rsidRPr="00361BF4" w:rsidRDefault="00EF1ED3" w:rsidP="007B57A0">
            <w:r w:rsidRPr="00361BF4">
              <w:rPr>
                <w:lang w:val="fr-FR"/>
              </w:rPr>
              <w:t>€</w:t>
            </w:r>
          </w:p>
        </w:tc>
        <w:tc>
          <w:tcPr>
            <w:tcW w:w="839" w:type="pct"/>
          </w:tcPr>
          <w:p w14:paraId="54E3128E" w14:textId="77777777" w:rsidR="00EF1ED3" w:rsidRPr="00361BF4" w:rsidRDefault="00EF1ED3" w:rsidP="007B57A0">
            <w:r w:rsidRPr="00361BF4">
              <w:rPr>
                <w:lang w:val="fr-FR"/>
              </w:rPr>
              <w:t>€</w:t>
            </w:r>
          </w:p>
        </w:tc>
      </w:tr>
      <w:tr w:rsidR="00EF1ED3" w:rsidRPr="00361BF4" w14:paraId="2233CBAB" w14:textId="77777777" w:rsidTr="00CE25A6">
        <w:tc>
          <w:tcPr>
            <w:tcW w:w="396" w:type="pct"/>
          </w:tcPr>
          <w:p w14:paraId="4396FCC2" w14:textId="77777777" w:rsidR="00EF1ED3" w:rsidRPr="00361BF4" w:rsidRDefault="00EF1ED3" w:rsidP="007B57A0">
            <w:pPr>
              <w:pStyle w:val="Lijstalinea"/>
              <w:numPr>
                <w:ilvl w:val="0"/>
                <w:numId w:val="1"/>
              </w:numPr>
            </w:pPr>
          </w:p>
        </w:tc>
        <w:tc>
          <w:tcPr>
            <w:tcW w:w="1872" w:type="pct"/>
          </w:tcPr>
          <w:p w14:paraId="126B655D" w14:textId="77777777" w:rsidR="00EF1ED3" w:rsidRPr="00361BF4" w:rsidRDefault="00EF1ED3" w:rsidP="007B57A0">
            <w:r w:rsidRPr="00361BF4">
              <w:t>Verrekenprijs halve baan afzetting</w:t>
            </w:r>
          </w:p>
        </w:tc>
        <w:tc>
          <w:tcPr>
            <w:tcW w:w="446" w:type="pct"/>
          </w:tcPr>
          <w:p w14:paraId="3D1C4DD1" w14:textId="77777777" w:rsidR="00EF1ED3" w:rsidRPr="00361BF4" w:rsidRDefault="00EF1ED3" w:rsidP="007B57A0">
            <w:r w:rsidRPr="00361BF4">
              <w:t>Stuk</w:t>
            </w:r>
          </w:p>
        </w:tc>
        <w:tc>
          <w:tcPr>
            <w:tcW w:w="698" w:type="pct"/>
          </w:tcPr>
          <w:p w14:paraId="01E22B23" w14:textId="77777777" w:rsidR="00EF1ED3" w:rsidRPr="00361BF4" w:rsidRDefault="00EF1ED3" w:rsidP="007B57A0">
            <w:r w:rsidRPr="00361BF4">
              <w:t>1</w:t>
            </w:r>
          </w:p>
        </w:tc>
        <w:tc>
          <w:tcPr>
            <w:tcW w:w="749" w:type="pct"/>
            <w:gridSpan w:val="2"/>
          </w:tcPr>
          <w:p w14:paraId="5C9D99E1" w14:textId="77777777" w:rsidR="00EF1ED3" w:rsidRPr="00361BF4" w:rsidRDefault="00EF1ED3" w:rsidP="007B57A0">
            <w:r w:rsidRPr="00361BF4">
              <w:rPr>
                <w:lang w:val="fr-FR"/>
              </w:rPr>
              <w:t>€</w:t>
            </w:r>
          </w:p>
        </w:tc>
        <w:tc>
          <w:tcPr>
            <w:tcW w:w="839" w:type="pct"/>
          </w:tcPr>
          <w:p w14:paraId="2525477A" w14:textId="77777777" w:rsidR="00EF1ED3" w:rsidRPr="00361BF4" w:rsidRDefault="00EF1ED3" w:rsidP="007B57A0">
            <w:r w:rsidRPr="00361BF4">
              <w:rPr>
                <w:lang w:val="fr-FR"/>
              </w:rPr>
              <w:t>€</w:t>
            </w:r>
          </w:p>
        </w:tc>
      </w:tr>
      <w:tr w:rsidR="00EF1ED3" w:rsidRPr="00361BF4" w14:paraId="6FEC5E3A" w14:textId="77777777" w:rsidTr="00B129F3">
        <w:tc>
          <w:tcPr>
            <w:tcW w:w="4161" w:type="pct"/>
            <w:gridSpan w:val="6"/>
          </w:tcPr>
          <w:p w14:paraId="38192960" w14:textId="27C25F48" w:rsidR="00EF1ED3" w:rsidRPr="00ED4F31" w:rsidRDefault="00EF1ED3" w:rsidP="007B57A0">
            <w:r w:rsidRPr="00ED4F31">
              <w:t>Totaalprijs verrekenprijzen incl. arbeid, excl. BTW</w:t>
            </w:r>
            <w:r w:rsidR="00F75E8F">
              <w:t xml:space="preserve"> (per jaar)</w:t>
            </w:r>
          </w:p>
        </w:tc>
        <w:tc>
          <w:tcPr>
            <w:tcW w:w="839" w:type="pct"/>
          </w:tcPr>
          <w:p w14:paraId="385521F1" w14:textId="77777777" w:rsidR="00EF1ED3" w:rsidRPr="00361BF4" w:rsidRDefault="00EF1ED3" w:rsidP="007B57A0">
            <w:pPr>
              <w:rPr>
                <w:lang w:val="fr-FR"/>
              </w:rPr>
            </w:pPr>
          </w:p>
          <w:p w14:paraId="3503DAC4" w14:textId="77777777" w:rsidR="00EF1ED3" w:rsidRPr="00361BF4" w:rsidRDefault="00EF1ED3" w:rsidP="007B57A0">
            <w:pPr>
              <w:rPr>
                <w:lang w:val="fr-FR"/>
              </w:rPr>
            </w:pPr>
            <w:r w:rsidRPr="00361BF4">
              <w:rPr>
                <w:lang w:val="fr-FR"/>
              </w:rPr>
              <w:t>€</w:t>
            </w:r>
          </w:p>
        </w:tc>
      </w:tr>
    </w:tbl>
    <w:p w14:paraId="59E7CCC8" w14:textId="77777777" w:rsidR="00EF1ED3" w:rsidRPr="00361BF4" w:rsidRDefault="00EF1ED3" w:rsidP="007B57A0"/>
    <w:p w14:paraId="2CA7FC49" w14:textId="6DE842E1" w:rsidR="00EF1ED3" w:rsidRPr="00361BF4" w:rsidRDefault="00EF1ED3" w:rsidP="007B57A0">
      <w:r w:rsidRPr="00361BF4">
        <w:t>Voor de verrekenprijzen voor de pompen dient een eenheidsprijs opgegeven te worden, ingedeeld in het motorvermogen.</w:t>
      </w:r>
    </w:p>
    <w:p w14:paraId="43863803" w14:textId="4FAF0516" w:rsidR="00EF1ED3" w:rsidRPr="00361BF4" w:rsidRDefault="00EF1ED3" w:rsidP="007B57A0">
      <w:r w:rsidRPr="00361BF4">
        <w:lastRenderedPageBreak/>
        <w:t>D</w:t>
      </w:r>
      <w:r w:rsidR="004A428F">
        <w:t>it</w:t>
      </w:r>
      <w:r w:rsidRPr="00361BF4">
        <w:t xml:space="preserve">zelfde geldt voor de verrekenprijzen onderdelen.  </w:t>
      </w:r>
    </w:p>
    <w:p w14:paraId="0F1FAD79" w14:textId="77777777" w:rsidR="00EF1ED3" w:rsidRPr="00361BF4" w:rsidRDefault="00EF1ED3" w:rsidP="007B57A0"/>
    <w:p w14:paraId="4D4EC164" w14:textId="77777777" w:rsidR="00EF1ED3" w:rsidRPr="00361BF4" w:rsidRDefault="00EF1ED3" w:rsidP="007B57A0">
      <w:r w:rsidRPr="00361BF4">
        <w:t>In afwijking van de UAV 2012 blijven de verrekenprijzen gehandhaafd bij afwijking van meer dan 10%. Daarnaast geeft een lagere hoeveelheid ook geen recht op een vergoeding.</w:t>
      </w:r>
      <w:bookmarkStart w:id="8" w:name="_Ref320880083"/>
    </w:p>
    <w:p w14:paraId="4DDE3575" w14:textId="77777777" w:rsidR="00ED4F31" w:rsidRDefault="00ED4F31" w:rsidP="007B57A0">
      <w:bookmarkStart w:id="9" w:name="_Toc415480924"/>
      <w:bookmarkEnd w:id="8"/>
    </w:p>
    <w:p w14:paraId="592EE012" w14:textId="0D5B92D2" w:rsidR="00EF1ED3" w:rsidRPr="00ED4F31" w:rsidRDefault="00ED4F31" w:rsidP="007B57A0">
      <w:pPr>
        <w:rPr>
          <w:rStyle w:val="Zwaar"/>
        </w:rPr>
      </w:pPr>
      <w:r w:rsidRPr="00B129F3">
        <w:rPr>
          <w:rStyle w:val="Zwaar"/>
        </w:rPr>
        <w:t>3</w:t>
      </w:r>
      <w:r w:rsidR="00EF1ED3" w:rsidRPr="00ED4F31">
        <w:rPr>
          <w:rStyle w:val="Zwaar"/>
        </w:rPr>
        <w:tab/>
        <w:t xml:space="preserve"> Overige kosten</w:t>
      </w:r>
      <w:bookmarkEnd w:id="9"/>
    </w:p>
    <w:p w14:paraId="3D0EC583" w14:textId="09C6F00E" w:rsidR="00001039" w:rsidRDefault="00EF1ED3" w:rsidP="007B57A0">
      <w:r w:rsidRPr="00361BF4">
        <w:t xml:space="preserve">Hieronder wordt een opgave gevraagd van de vaste kosten die gemaakt worden voor aanvullende werkzaamheden welke opgedragen </w:t>
      </w:r>
      <w:r w:rsidR="00F94FEA" w:rsidRPr="003648A4">
        <w:t xml:space="preserve">kunnen </w:t>
      </w:r>
      <w:r w:rsidR="00ED4F31">
        <w:t>worden aan de opdrachtnemer</w:t>
      </w:r>
      <w:r w:rsidRPr="003648A4">
        <w:t xml:space="preserve"> gedurende de loop</w:t>
      </w:r>
      <w:r w:rsidR="00ED4F31">
        <w:t xml:space="preserve">tijd van het contract. </w:t>
      </w:r>
      <w:r w:rsidR="00F94FEA" w:rsidRPr="003648A4">
        <w:t xml:space="preserve">De opdrachtgever is </w:t>
      </w:r>
      <w:r w:rsidR="003648A4">
        <w:t>op generlei wijze</w:t>
      </w:r>
      <w:r w:rsidR="00F94FEA" w:rsidRPr="003648A4">
        <w:t xml:space="preserve"> gebonden om </w:t>
      </w:r>
      <w:r w:rsidR="003648A4">
        <w:t>van deze</w:t>
      </w:r>
      <w:r w:rsidR="00F94FEA" w:rsidRPr="003648A4">
        <w:t xml:space="preserve"> </w:t>
      </w:r>
      <w:r w:rsidR="00001039">
        <w:t xml:space="preserve">opgave gebruik te maken, </w:t>
      </w:r>
      <w:r w:rsidR="003559F2" w:rsidRPr="003648A4">
        <w:t xml:space="preserve">uit te laten </w:t>
      </w:r>
      <w:r w:rsidR="00F94FEA" w:rsidRPr="003648A4">
        <w:t>voeren.</w:t>
      </w:r>
      <w:r w:rsidR="00ED4F31">
        <w:t xml:space="preserve"> </w:t>
      </w:r>
      <w:r w:rsidR="00001039">
        <w:t>D</w:t>
      </w:r>
      <w:r w:rsidR="00ED4F31">
        <w:t>e opdrachtnemer</w:t>
      </w:r>
      <w:r w:rsidR="00001039">
        <w:t xml:space="preserve"> van deze aanbesteding kan zich op geen enkel recht beroepen voor deze opgegeven tarieven. </w:t>
      </w:r>
    </w:p>
    <w:p w14:paraId="7ABC18F0" w14:textId="53640190" w:rsidR="00EF1ED3" w:rsidRPr="00361BF4" w:rsidRDefault="00EF1ED3" w:rsidP="007B57A0">
      <w:r w:rsidRPr="00361BF4">
        <w:br/>
      </w:r>
      <w:r w:rsidR="00B129F3">
        <w:t>T</w:t>
      </w:r>
      <w:r w:rsidRPr="00361BF4">
        <w:t xml:space="preserve">abel </w:t>
      </w:r>
      <w:r w:rsidR="00BD6B91">
        <w:t>3</w:t>
      </w:r>
    </w:p>
    <w:tbl>
      <w:tblPr>
        <w:tblStyle w:val="Tabelraster"/>
        <w:tblW w:w="9918" w:type="dxa"/>
        <w:tblLayout w:type="fixed"/>
        <w:tblLook w:val="01E0" w:firstRow="1" w:lastRow="1" w:firstColumn="1" w:lastColumn="1" w:noHBand="0" w:noVBand="0"/>
      </w:tblPr>
      <w:tblGrid>
        <w:gridCol w:w="648"/>
        <w:gridCol w:w="4563"/>
        <w:gridCol w:w="993"/>
        <w:gridCol w:w="1275"/>
        <w:gridCol w:w="1276"/>
        <w:gridCol w:w="1163"/>
      </w:tblGrid>
      <w:tr w:rsidR="009663A4" w:rsidRPr="00361BF4" w14:paraId="4CB80DFF" w14:textId="6A6DFA28" w:rsidTr="007B57A0">
        <w:tc>
          <w:tcPr>
            <w:tcW w:w="648" w:type="dxa"/>
          </w:tcPr>
          <w:p w14:paraId="1D15B40A" w14:textId="77777777" w:rsidR="009663A4" w:rsidRPr="00B129F3" w:rsidRDefault="009663A4" w:rsidP="007B57A0">
            <w:pPr>
              <w:rPr>
                <w:rStyle w:val="Zwaar"/>
              </w:rPr>
            </w:pPr>
            <w:r w:rsidRPr="00B129F3">
              <w:rPr>
                <w:rStyle w:val="Zwaar"/>
              </w:rPr>
              <w:t>Post</w:t>
            </w:r>
          </w:p>
          <w:p w14:paraId="64A8990E" w14:textId="77777777" w:rsidR="009663A4" w:rsidRPr="00B129F3" w:rsidRDefault="009663A4" w:rsidP="007B57A0">
            <w:pPr>
              <w:rPr>
                <w:rStyle w:val="Zwaar"/>
              </w:rPr>
            </w:pPr>
            <w:r w:rsidRPr="00B129F3">
              <w:rPr>
                <w:rStyle w:val="Zwaar"/>
              </w:rPr>
              <w:t>Nr.</w:t>
            </w:r>
          </w:p>
        </w:tc>
        <w:tc>
          <w:tcPr>
            <w:tcW w:w="4563" w:type="dxa"/>
          </w:tcPr>
          <w:p w14:paraId="33049B7B" w14:textId="77777777" w:rsidR="009663A4" w:rsidRPr="00B129F3" w:rsidRDefault="009663A4" w:rsidP="007B57A0">
            <w:pPr>
              <w:rPr>
                <w:rStyle w:val="Zwaar"/>
              </w:rPr>
            </w:pPr>
            <w:r w:rsidRPr="00B129F3">
              <w:rPr>
                <w:rStyle w:val="Zwaar"/>
              </w:rPr>
              <w:t>Omschrijving</w:t>
            </w:r>
          </w:p>
        </w:tc>
        <w:tc>
          <w:tcPr>
            <w:tcW w:w="993" w:type="dxa"/>
          </w:tcPr>
          <w:p w14:paraId="1AE09EA4" w14:textId="1C65487C" w:rsidR="009663A4" w:rsidRPr="00B129F3" w:rsidRDefault="009663A4" w:rsidP="007B57A0">
            <w:pPr>
              <w:rPr>
                <w:rStyle w:val="Zwaar"/>
              </w:rPr>
            </w:pPr>
            <w:r w:rsidRPr="00B129F3">
              <w:rPr>
                <w:rStyle w:val="Zwaar"/>
              </w:rPr>
              <w:t>Eenheid</w:t>
            </w:r>
          </w:p>
        </w:tc>
        <w:tc>
          <w:tcPr>
            <w:tcW w:w="1275" w:type="dxa"/>
          </w:tcPr>
          <w:p w14:paraId="52CD9F04" w14:textId="1D2913D0" w:rsidR="009663A4" w:rsidRPr="00B129F3" w:rsidRDefault="007B57A0" w:rsidP="007B57A0">
            <w:pPr>
              <w:rPr>
                <w:rStyle w:val="Zwaar"/>
              </w:rPr>
            </w:pPr>
            <w:r>
              <w:rPr>
                <w:rStyle w:val="Zwaar"/>
              </w:rPr>
              <w:t>Fictieve h</w:t>
            </w:r>
            <w:r w:rsidR="009663A4" w:rsidRPr="00B129F3">
              <w:rPr>
                <w:rStyle w:val="Zwaar"/>
              </w:rPr>
              <w:t>oeveelheid</w:t>
            </w:r>
          </w:p>
        </w:tc>
        <w:tc>
          <w:tcPr>
            <w:tcW w:w="1276" w:type="dxa"/>
          </w:tcPr>
          <w:p w14:paraId="355A346B" w14:textId="77777777" w:rsidR="009663A4" w:rsidRPr="00B129F3" w:rsidRDefault="009663A4" w:rsidP="007B57A0">
            <w:pPr>
              <w:rPr>
                <w:rStyle w:val="Zwaar"/>
              </w:rPr>
            </w:pPr>
            <w:r w:rsidRPr="00B129F3">
              <w:rPr>
                <w:rStyle w:val="Zwaar"/>
              </w:rPr>
              <w:t xml:space="preserve">Prijs per     </w:t>
            </w:r>
          </w:p>
          <w:p w14:paraId="6099D026" w14:textId="77777777" w:rsidR="009663A4" w:rsidRPr="00B129F3" w:rsidRDefault="009663A4" w:rsidP="007B57A0">
            <w:pPr>
              <w:rPr>
                <w:rStyle w:val="Zwaar"/>
              </w:rPr>
            </w:pPr>
            <w:r w:rsidRPr="00B129F3">
              <w:rPr>
                <w:rStyle w:val="Zwaar"/>
              </w:rPr>
              <w:t>Eenheid</w:t>
            </w:r>
          </w:p>
          <w:p w14:paraId="07D3357F" w14:textId="77777777" w:rsidR="009663A4" w:rsidRPr="00B129F3" w:rsidRDefault="009663A4" w:rsidP="007B57A0">
            <w:pPr>
              <w:rPr>
                <w:rStyle w:val="Zwaar"/>
              </w:rPr>
            </w:pPr>
          </w:p>
        </w:tc>
        <w:tc>
          <w:tcPr>
            <w:tcW w:w="1163" w:type="dxa"/>
          </w:tcPr>
          <w:p w14:paraId="1CB1D695" w14:textId="5E31E6A6" w:rsidR="009663A4" w:rsidRPr="00B129F3" w:rsidRDefault="009663A4" w:rsidP="007B57A0">
            <w:pPr>
              <w:rPr>
                <w:rStyle w:val="Zwaar"/>
              </w:rPr>
            </w:pPr>
            <w:r w:rsidRPr="00B129F3">
              <w:rPr>
                <w:rStyle w:val="Zwaar"/>
              </w:rPr>
              <w:t xml:space="preserve">Prijs     </w:t>
            </w:r>
          </w:p>
          <w:p w14:paraId="6D81D556" w14:textId="6B1AC8CC" w:rsidR="009663A4" w:rsidRPr="00B129F3" w:rsidRDefault="009663A4" w:rsidP="007B57A0">
            <w:pPr>
              <w:rPr>
                <w:rStyle w:val="Zwaar"/>
              </w:rPr>
            </w:pPr>
            <w:r w:rsidRPr="00B129F3">
              <w:rPr>
                <w:rStyle w:val="Zwaar"/>
              </w:rPr>
              <w:t>totaal</w:t>
            </w:r>
          </w:p>
          <w:p w14:paraId="1822CBB7" w14:textId="71A6F5C4" w:rsidR="009663A4" w:rsidRPr="00B129F3" w:rsidRDefault="00F75E8F" w:rsidP="007B57A0">
            <w:pPr>
              <w:rPr>
                <w:rStyle w:val="Zwaar"/>
              </w:rPr>
            </w:pPr>
            <w:r>
              <w:rPr>
                <w:rStyle w:val="Zwaar"/>
              </w:rPr>
              <w:t>(per jaar)</w:t>
            </w:r>
          </w:p>
        </w:tc>
      </w:tr>
      <w:tr w:rsidR="009663A4" w:rsidRPr="00361BF4" w14:paraId="2D96C0A6" w14:textId="09EDF6A3" w:rsidTr="007B57A0">
        <w:tc>
          <w:tcPr>
            <w:tcW w:w="648" w:type="dxa"/>
          </w:tcPr>
          <w:p w14:paraId="4BFDC6B4" w14:textId="7068DDA9" w:rsidR="009663A4" w:rsidRPr="00B129F3" w:rsidRDefault="009663A4" w:rsidP="007B57A0">
            <w:r w:rsidRPr="00B129F3">
              <w:t>1</w:t>
            </w:r>
          </w:p>
        </w:tc>
        <w:tc>
          <w:tcPr>
            <w:tcW w:w="4563" w:type="dxa"/>
          </w:tcPr>
          <w:p w14:paraId="61BCC3C7" w14:textId="77777777" w:rsidR="009663A4" w:rsidRPr="00B129F3" w:rsidRDefault="009663A4" w:rsidP="007B57A0">
            <w:r w:rsidRPr="00B129F3">
              <w:t>Uurtarief monteur incl. servicewagen en voorrijkosten op werkdagen van 07.30 – 16.00 uur</w:t>
            </w:r>
          </w:p>
        </w:tc>
        <w:tc>
          <w:tcPr>
            <w:tcW w:w="993" w:type="dxa"/>
          </w:tcPr>
          <w:p w14:paraId="53DA8497" w14:textId="39981948" w:rsidR="009663A4" w:rsidRPr="00B129F3" w:rsidRDefault="009663A4" w:rsidP="007B57A0">
            <w:r w:rsidRPr="00B129F3">
              <w:t>Uur</w:t>
            </w:r>
          </w:p>
        </w:tc>
        <w:tc>
          <w:tcPr>
            <w:tcW w:w="1275" w:type="dxa"/>
          </w:tcPr>
          <w:p w14:paraId="21AF81B6" w14:textId="616FD7C6" w:rsidR="009663A4" w:rsidRPr="00B129F3" w:rsidRDefault="009663A4" w:rsidP="007B57A0">
            <w:r w:rsidRPr="00B129F3">
              <w:t>750</w:t>
            </w:r>
          </w:p>
        </w:tc>
        <w:tc>
          <w:tcPr>
            <w:tcW w:w="1276" w:type="dxa"/>
          </w:tcPr>
          <w:p w14:paraId="650FE37B" w14:textId="77777777" w:rsidR="009663A4" w:rsidRPr="00B129F3" w:rsidRDefault="009663A4" w:rsidP="007B57A0">
            <w:r w:rsidRPr="00B129F3">
              <w:t>€</w:t>
            </w:r>
          </w:p>
        </w:tc>
        <w:tc>
          <w:tcPr>
            <w:tcW w:w="1163" w:type="dxa"/>
          </w:tcPr>
          <w:p w14:paraId="091B85D0" w14:textId="28E241D3" w:rsidR="009663A4" w:rsidRPr="00B129F3" w:rsidRDefault="009663A4" w:rsidP="007B57A0">
            <w:r w:rsidRPr="00B129F3">
              <w:t>€</w:t>
            </w:r>
          </w:p>
        </w:tc>
      </w:tr>
      <w:tr w:rsidR="009663A4" w:rsidRPr="00361BF4" w14:paraId="19FDDEA7" w14:textId="7FE931AF" w:rsidTr="007B57A0">
        <w:tc>
          <w:tcPr>
            <w:tcW w:w="648" w:type="dxa"/>
          </w:tcPr>
          <w:p w14:paraId="0B69676A" w14:textId="77777777" w:rsidR="009663A4" w:rsidRPr="00B129F3" w:rsidRDefault="009663A4" w:rsidP="007B57A0">
            <w:r w:rsidRPr="00B129F3">
              <w:t>2</w:t>
            </w:r>
          </w:p>
          <w:p w14:paraId="65B10F71" w14:textId="77777777" w:rsidR="009663A4" w:rsidRPr="00B129F3" w:rsidRDefault="009663A4" w:rsidP="007B57A0"/>
        </w:tc>
        <w:tc>
          <w:tcPr>
            <w:tcW w:w="4563" w:type="dxa"/>
          </w:tcPr>
          <w:p w14:paraId="54AA5C42" w14:textId="77777777" w:rsidR="009663A4" w:rsidRPr="00B129F3" w:rsidRDefault="009663A4" w:rsidP="007B57A0">
            <w:r w:rsidRPr="00B129F3">
              <w:t>Uurtarief monteur incl. servicewagen en voorrijkosten op werkdagen ’s avonds/’s nachts van 16.00 – 07.30 uur</w:t>
            </w:r>
          </w:p>
        </w:tc>
        <w:tc>
          <w:tcPr>
            <w:tcW w:w="993" w:type="dxa"/>
          </w:tcPr>
          <w:p w14:paraId="61BF0DBD" w14:textId="11DB42ED" w:rsidR="009663A4" w:rsidRPr="00B129F3" w:rsidRDefault="009663A4" w:rsidP="007B57A0">
            <w:r w:rsidRPr="00B129F3">
              <w:t>Uur</w:t>
            </w:r>
          </w:p>
        </w:tc>
        <w:tc>
          <w:tcPr>
            <w:tcW w:w="1275" w:type="dxa"/>
          </w:tcPr>
          <w:p w14:paraId="26A233A2" w14:textId="22DBFA26" w:rsidR="009663A4" w:rsidRPr="00B129F3" w:rsidRDefault="009663A4" w:rsidP="007B57A0">
            <w:r w:rsidRPr="00B129F3">
              <w:t>60</w:t>
            </w:r>
          </w:p>
        </w:tc>
        <w:tc>
          <w:tcPr>
            <w:tcW w:w="1276" w:type="dxa"/>
          </w:tcPr>
          <w:p w14:paraId="37A397A8" w14:textId="77777777" w:rsidR="009663A4" w:rsidRPr="00B129F3" w:rsidRDefault="009663A4" w:rsidP="007B57A0">
            <w:r w:rsidRPr="00B129F3">
              <w:t>€</w:t>
            </w:r>
          </w:p>
        </w:tc>
        <w:tc>
          <w:tcPr>
            <w:tcW w:w="1163" w:type="dxa"/>
          </w:tcPr>
          <w:p w14:paraId="3023FE76" w14:textId="0B03FF9E" w:rsidR="009663A4" w:rsidRPr="00B129F3" w:rsidRDefault="009663A4" w:rsidP="007B57A0">
            <w:r w:rsidRPr="00B129F3">
              <w:t>€</w:t>
            </w:r>
          </w:p>
        </w:tc>
      </w:tr>
      <w:tr w:rsidR="009663A4" w:rsidRPr="00361BF4" w14:paraId="5AAA977A" w14:textId="6FE5C051" w:rsidTr="007B57A0">
        <w:tc>
          <w:tcPr>
            <w:tcW w:w="648" w:type="dxa"/>
          </w:tcPr>
          <w:p w14:paraId="3B535F3F" w14:textId="77777777" w:rsidR="009663A4" w:rsidRPr="00B129F3" w:rsidRDefault="009663A4" w:rsidP="007B57A0">
            <w:r w:rsidRPr="00B129F3">
              <w:t>3</w:t>
            </w:r>
          </w:p>
        </w:tc>
        <w:tc>
          <w:tcPr>
            <w:tcW w:w="4563" w:type="dxa"/>
          </w:tcPr>
          <w:p w14:paraId="0879BEAB" w14:textId="77777777" w:rsidR="009663A4" w:rsidRPr="00B129F3" w:rsidRDefault="009663A4" w:rsidP="007B57A0">
            <w:r w:rsidRPr="00B129F3">
              <w:t>Uurtarief monteur incl. servicewagen en voorrijkosten op weekend van 07.30 – 16.00 uur</w:t>
            </w:r>
          </w:p>
        </w:tc>
        <w:tc>
          <w:tcPr>
            <w:tcW w:w="993" w:type="dxa"/>
          </w:tcPr>
          <w:p w14:paraId="17257AE2" w14:textId="4A1B7EC2" w:rsidR="009663A4" w:rsidRPr="00B129F3" w:rsidRDefault="009663A4" w:rsidP="007B57A0">
            <w:r w:rsidRPr="00B129F3">
              <w:t>Uur</w:t>
            </w:r>
          </w:p>
        </w:tc>
        <w:tc>
          <w:tcPr>
            <w:tcW w:w="1275" w:type="dxa"/>
          </w:tcPr>
          <w:p w14:paraId="4194643D" w14:textId="02524F24" w:rsidR="009663A4" w:rsidRPr="00B129F3" w:rsidRDefault="009663A4" w:rsidP="007B57A0">
            <w:r w:rsidRPr="00B129F3">
              <w:t>8</w:t>
            </w:r>
          </w:p>
        </w:tc>
        <w:tc>
          <w:tcPr>
            <w:tcW w:w="1276" w:type="dxa"/>
          </w:tcPr>
          <w:p w14:paraId="74D641E3" w14:textId="77777777" w:rsidR="009663A4" w:rsidRPr="00B129F3" w:rsidRDefault="009663A4" w:rsidP="007B57A0">
            <w:r w:rsidRPr="00B129F3">
              <w:t>€</w:t>
            </w:r>
          </w:p>
        </w:tc>
        <w:tc>
          <w:tcPr>
            <w:tcW w:w="1163" w:type="dxa"/>
          </w:tcPr>
          <w:p w14:paraId="5C0FE041" w14:textId="3371FA36" w:rsidR="009663A4" w:rsidRPr="00B129F3" w:rsidRDefault="009663A4" w:rsidP="007B57A0">
            <w:r w:rsidRPr="00B129F3">
              <w:t>€</w:t>
            </w:r>
          </w:p>
        </w:tc>
      </w:tr>
      <w:tr w:rsidR="009663A4" w:rsidRPr="00361BF4" w14:paraId="79948067" w14:textId="681B0EFA" w:rsidTr="007B57A0">
        <w:tc>
          <w:tcPr>
            <w:tcW w:w="648" w:type="dxa"/>
          </w:tcPr>
          <w:p w14:paraId="5D820074" w14:textId="77777777" w:rsidR="009663A4" w:rsidRPr="00B129F3" w:rsidRDefault="009663A4" w:rsidP="007B57A0">
            <w:r w:rsidRPr="00B129F3">
              <w:t>4</w:t>
            </w:r>
          </w:p>
        </w:tc>
        <w:tc>
          <w:tcPr>
            <w:tcW w:w="4563" w:type="dxa"/>
          </w:tcPr>
          <w:p w14:paraId="5F5859E0" w14:textId="77777777" w:rsidR="009663A4" w:rsidRPr="00B129F3" w:rsidRDefault="009663A4" w:rsidP="007B57A0">
            <w:r w:rsidRPr="00B129F3">
              <w:t>Uurtarief monteur incl. servicewagen en voorrijkosten op weekend van 16.00 – 07.30 uur</w:t>
            </w:r>
          </w:p>
        </w:tc>
        <w:tc>
          <w:tcPr>
            <w:tcW w:w="993" w:type="dxa"/>
          </w:tcPr>
          <w:p w14:paraId="4656C54B" w14:textId="31E0491D" w:rsidR="009663A4" w:rsidRPr="00B129F3" w:rsidRDefault="009663A4" w:rsidP="007B57A0">
            <w:r w:rsidRPr="00B129F3">
              <w:t>Uur</w:t>
            </w:r>
          </w:p>
        </w:tc>
        <w:tc>
          <w:tcPr>
            <w:tcW w:w="1275" w:type="dxa"/>
          </w:tcPr>
          <w:p w14:paraId="5B7CCA41" w14:textId="4A22BD49" w:rsidR="009663A4" w:rsidRPr="00B129F3" w:rsidRDefault="009663A4" w:rsidP="007B57A0">
            <w:r w:rsidRPr="00B129F3">
              <w:t>8</w:t>
            </w:r>
          </w:p>
        </w:tc>
        <w:tc>
          <w:tcPr>
            <w:tcW w:w="1276" w:type="dxa"/>
          </w:tcPr>
          <w:p w14:paraId="5D67FE52" w14:textId="77777777" w:rsidR="009663A4" w:rsidRPr="00B129F3" w:rsidRDefault="009663A4" w:rsidP="007B57A0">
            <w:r w:rsidRPr="00B129F3">
              <w:t>€</w:t>
            </w:r>
          </w:p>
        </w:tc>
        <w:tc>
          <w:tcPr>
            <w:tcW w:w="1163" w:type="dxa"/>
          </w:tcPr>
          <w:p w14:paraId="711A8634" w14:textId="3698AABB" w:rsidR="009663A4" w:rsidRPr="00B129F3" w:rsidRDefault="009663A4" w:rsidP="007B57A0">
            <w:r w:rsidRPr="00B129F3">
              <w:t>€</w:t>
            </w:r>
          </w:p>
        </w:tc>
      </w:tr>
      <w:tr w:rsidR="009663A4" w:rsidRPr="00361BF4" w14:paraId="15CA0F06" w14:textId="219B5C9F" w:rsidTr="007B57A0">
        <w:tc>
          <w:tcPr>
            <w:tcW w:w="648" w:type="dxa"/>
          </w:tcPr>
          <w:p w14:paraId="510EEFD8" w14:textId="77777777" w:rsidR="009663A4" w:rsidRPr="00B129F3" w:rsidRDefault="009663A4" w:rsidP="007B57A0">
            <w:r w:rsidRPr="00B129F3">
              <w:t>5</w:t>
            </w:r>
          </w:p>
        </w:tc>
        <w:tc>
          <w:tcPr>
            <w:tcW w:w="4563" w:type="dxa"/>
          </w:tcPr>
          <w:p w14:paraId="45141832" w14:textId="77777777" w:rsidR="009663A4" w:rsidRPr="00B129F3" w:rsidRDefault="009663A4" w:rsidP="007B57A0">
            <w:r w:rsidRPr="00B129F3">
              <w:t>Uurtarief monteur incl. servicewagen en voorrijkosten op feestdagen van 07.30-16.00 uur</w:t>
            </w:r>
          </w:p>
        </w:tc>
        <w:tc>
          <w:tcPr>
            <w:tcW w:w="993" w:type="dxa"/>
          </w:tcPr>
          <w:p w14:paraId="4BC35A8B" w14:textId="323241A7" w:rsidR="009663A4" w:rsidRPr="00B129F3" w:rsidRDefault="009663A4" w:rsidP="007B57A0">
            <w:r w:rsidRPr="00B129F3">
              <w:t>Uur</w:t>
            </w:r>
          </w:p>
        </w:tc>
        <w:tc>
          <w:tcPr>
            <w:tcW w:w="1275" w:type="dxa"/>
          </w:tcPr>
          <w:p w14:paraId="2EF11121" w14:textId="72C4F168" w:rsidR="009663A4" w:rsidRPr="00B129F3" w:rsidRDefault="009663A4" w:rsidP="007B57A0">
            <w:r w:rsidRPr="00B129F3">
              <w:t>8</w:t>
            </w:r>
          </w:p>
        </w:tc>
        <w:tc>
          <w:tcPr>
            <w:tcW w:w="1276" w:type="dxa"/>
          </w:tcPr>
          <w:p w14:paraId="712AE618" w14:textId="77777777" w:rsidR="009663A4" w:rsidRPr="00B129F3" w:rsidRDefault="009663A4" w:rsidP="007B57A0">
            <w:r w:rsidRPr="00B129F3">
              <w:t>€</w:t>
            </w:r>
          </w:p>
        </w:tc>
        <w:tc>
          <w:tcPr>
            <w:tcW w:w="1163" w:type="dxa"/>
          </w:tcPr>
          <w:p w14:paraId="603D109C" w14:textId="19DA9BDB" w:rsidR="009663A4" w:rsidRPr="00B129F3" w:rsidRDefault="009663A4" w:rsidP="007B57A0">
            <w:r w:rsidRPr="00B129F3">
              <w:t>€</w:t>
            </w:r>
          </w:p>
        </w:tc>
      </w:tr>
      <w:tr w:rsidR="009663A4" w:rsidRPr="00361BF4" w14:paraId="2714CE35" w14:textId="21B30A23" w:rsidTr="007B57A0">
        <w:tc>
          <w:tcPr>
            <w:tcW w:w="648" w:type="dxa"/>
          </w:tcPr>
          <w:p w14:paraId="03AF06AA" w14:textId="77777777" w:rsidR="009663A4" w:rsidRPr="00B129F3" w:rsidRDefault="009663A4" w:rsidP="007B57A0">
            <w:r w:rsidRPr="00B129F3">
              <w:t>6</w:t>
            </w:r>
          </w:p>
        </w:tc>
        <w:tc>
          <w:tcPr>
            <w:tcW w:w="4563" w:type="dxa"/>
          </w:tcPr>
          <w:p w14:paraId="6C9F650C" w14:textId="77777777" w:rsidR="009663A4" w:rsidRPr="00B129F3" w:rsidRDefault="009663A4" w:rsidP="007B57A0">
            <w:r w:rsidRPr="00B129F3">
              <w:t>Uurtarief monteur incl. servicewagen en voorrijkosten op feestdagen van 16.30 - 07.30 uur</w:t>
            </w:r>
          </w:p>
        </w:tc>
        <w:tc>
          <w:tcPr>
            <w:tcW w:w="993" w:type="dxa"/>
          </w:tcPr>
          <w:p w14:paraId="508DA578" w14:textId="19BCF417" w:rsidR="009663A4" w:rsidRPr="00B129F3" w:rsidRDefault="009663A4" w:rsidP="007B57A0">
            <w:r w:rsidRPr="00B129F3">
              <w:t>Uur</w:t>
            </w:r>
          </w:p>
        </w:tc>
        <w:tc>
          <w:tcPr>
            <w:tcW w:w="1275" w:type="dxa"/>
          </w:tcPr>
          <w:p w14:paraId="39F46D87" w14:textId="3DF23E25" w:rsidR="009663A4" w:rsidRPr="00B129F3" w:rsidRDefault="009663A4" w:rsidP="007B57A0">
            <w:r w:rsidRPr="00B129F3">
              <w:t>8</w:t>
            </w:r>
          </w:p>
        </w:tc>
        <w:tc>
          <w:tcPr>
            <w:tcW w:w="1276" w:type="dxa"/>
          </w:tcPr>
          <w:p w14:paraId="711AAABB" w14:textId="77777777" w:rsidR="009663A4" w:rsidRPr="00B129F3" w:rsidRDefault="009663A4" w:rsidP="007B57A0">
            <w:r w:rsidRPr="00B129F3">
              <w:t>€</w:t>
            </w:r>
          </w:p>
        </w:tc>
        <w:tc>
          <w:tcPr>
            <w:tcW w:w="1163" w:type="dxa"/>
          </w:tcPr>
          <w:p w14:paraId="6C98B5E8" w14:textId="7299E4D1" w:rsidR="009663A4" w:rsidRPr="00B129F3" w:rsidRDefault="009663A4" w:rsidP="007B57A0">
            <w:r w:rsidRPr="00B129F3">
              <w:t>€</w:t>
            </w:r>
          </w:p>
        </w:tc>
      </w:tr>
      <w:tr w:rsidR="009663A4" w:rsidRPr="00361BF4" w14:paraId="0517968B" w14:textId="39877347" w:rsidTr="007B57A0">
        <w:tc>
          <w:tcPr>
            <w:tcW w:w="648" w:type="dxa"/>
          </w:tcPr>
          <w:p w14:paraId="31BB82C7" w14:textId="74F70824" w:rsidR="009663A4" w:rsidRPr="00B129F3" w:rsidRDefault="009663A4" w:rsidP="007B57A0">
            <w:r w:rsidRPr="00B129F3">
              <w:t>7</w:t>
            </w:r>
          </w:p>
        </w:tc>
        <w:tc>
          <w:tcPr>
            <w:tcW w:w="4563" w:type="dxa"/>
          </w:tcPr>
          <w:p w14:paraId="0194E670" w14:textId="1DFBC50A" w:rsidR="009663A4" w:rsidRPr="00B129F3" w:rsidRDefault="009663A4" w:rsidP="007B57A0">
            <w:r w:rsidRPr="00B129F3">
              <w:t>Monitoren GBS bij afwezigheid beheerder</w:t>
            </w:r>
          </w:p>
        </w:tc>
        <w:tc>
          <w:tcPr>
            <w:tcW w:w="993" w:type="dxa"/>
          </w:tcPr>
          <w:p w14:paraId="74753353" w14:textId="37B10839" w:rsidR="009663A4" w:rsidRPr="00B129F3" w:rsidRDefault="009663A4" w:rsidP="007B57A0">
            <w:r w:rsidRPr="00B129F3">
              <w:t>Uur</w:t>
            </w:r>
          </w:p>
        </w:tc>
        <w:tc>
          <w:tcPr>
            <w:tcW w:w="1275" w:type="dxa"/>
          </w:tcPr>
          <w:p w14:paraId="4858F782" w14:textId="73164CBE" w:rsidR="009663A4" w:rsidRPr="00B129F3" w:rsidRDefault="009663A4" w:rsidP="007B57A0">
            <w:r w:rsidRPr="00B129F3">
              <w:t>60</w:t>
            </w:r>
          </w:p>
        </w:tc>
        <w:tc>
          <w:tcPr>
            <w:tcW w:w="1276" w:type="dxa"/>
          </w:tcPr>
          <w:p w14:paraId="181BFF23" w14:textId="038455D5" w:rsidR="009663A4" w:rsidRPr="00B129F3" w:rsidRDefault="009663A4" w:rsidP="007B57A0">
            <w:r w:rsidRPr="00B129F3">
              <w:t>€</w:t>
            </w:r>
          </w:p>
        </w:tc>
        <w:tc>
          <w:tcPr>
            <w:tcW w:w="1163" w:type="dxa"/>
          </w:tcPr>
          <w:p w14:paraId="1C5E3726" w14:textId="14EC11FA" w:rsidR="009663A4" w:rsidRPr="00B129F3" w:rsidRDefault="009663A4" w:rsidP="007B57A0">
            <w:r w:rsidRPr="00B129F3">
              <w:t>€</w:t>
            </w:r>
          </w:p>
        </w:tc>
      </w:tr>
      <w:tr w:rsidR="009663A4" w:rsidRPr="00361BF4" w14:paraId="21B81CD5" w14:textId="657663CD" w:rsidTr="007B57A0">
        <w:tc>
          <w:tcPr>
            <w:tcW w:w="648" w:type="dxa"/>
          </w:tcPr>
          <w:p w14:paraId="64378DE9" w14:textId="5AF21148" w:rsidR="009663A4" w:rsidRPr="00B129F3" w:rsidRDefault="009663A4" w:rsidP="007B57A0">
            <w:r w:rsidRPr="00B129F3">
              <w:t>8</w:t>
            </w:r>
          </w:p>
        </w:tc>
        <w:tc>
          <w:tcPr>
            <w:tcW w:w="4563" w:type="dxa"/>
          </w:tcPr>
          <w:p w14:paraId="424C0880" w14:textId="77777777" w:rsidR="009663A4" w:rsidRPr="00B129F3" w:rsidRDefault="009663A4" w:rsidP="007B57A0">
            <w:r w:rsidRPr="00B129F3">
              <w:t>Spuit-/zuigwagen 07.30-16.00 uur</w:t>
            </w:r>
          </w:p>
        </w:tc>
        <w:tc>
          <w:tcPr>
            <w:tcW w:w="993" w:type="dxa"/>
          </w:tcPr>
          <w:p w14:paraId="3A17D8AC" w14:textId="655D5FAB" w:rsidR="009663A4" w:rsidRPr="00B129F3" w:rsidRDefault="009663A4" w:rsidP="007B57A0">
            <w:r w:rsidRPr="00B129F3">
              <w:t>Uur</w:t>
            </w:r>
          </w:p>
        </w:tc>
        <w:tc>
          <w:tcPr>
            <w:tcW w:w="1275" w:type="dxa"/>
          </w:tcPr>
          <w:p w14:paraId="79EEDCB4" w14:textId="6464A806" w:rsidR="009663A4" w:rsidRPr="00B129F3" w:rsidRDefault="007B57A0" w:rsidP="007B57A0">
            <w:r>
              <w:t>1</w:t>
            </w:r>
          </w:p>
        </w:tc>
        <w:tc>
          <w:tcPr>
            <w:tcW w:w="1276" w:type="dxa"/>
          </w:tcPr>
          <w:p w14:paraId="5B95ED29" w14:textId="77777777" w:rsidR="009663A4" w:rsidRPr="00B129F3" w:rsidRDefault="009663A4" w:rsidP="007B57A0">
            <w:r w:rsidRPr="00B129F3">
              <w:t>€</w:t>
            </w:r>
          </w:p>
        </w:tc>
        <w:tc>
          <w:tcPr>
            <w:tcW w:w="1163" w:type="dxa"/>
          </w:tcPr>
          <w:p w14:paraId="09DF95C1" w14:textId="3F7A5473" w:rsidR="009663A4" w:rsidRPr="00B129F3" w:rsidRDefault="009663A4" w:rsidP="007B57A0">
            <w:r w:rsidRPr="00B129F3">
              <w:t>€</w:t>
            </w:r>
          </w:p>
        </w:tc>
      </w:tr>
      <w:tr w:rsidR="009663A4" w:rsidRPr="00361BF4" w14:paraId="5F29C3B0" w14:textId="6180BE44" w:rsidTr="007B57A0">
        <w:tc>
          <w:tcPr>
            <w:tcW w:w="648" w:type="dxa"/>
          </w:tcPr>
          <w:p w14:paraId="2F36D02D" w14:textId="43862D93" w:rsidR="009663A4" w:rsidRPr="00B129F3" w:rsidRDefault="009663A4" w:rsidP="007B57A0">
            <w:r w:rsidRPr="00B129F3">
              <w:t>9</w:t>
            </w:r>
          </w:p>
        </w:tc>
        <w:tc>
          <w:tcPr>
            <w:tcW w:w="4563" w:type="dxa"/>
          </w:tcPr>
          <w:p w14:paraId="64DD1C0C" w14:textId="77777777" w:rsidR="009663A4" w:rsidRPr="00B129F3" w:rsidRDefault="009663A4" w:rsidP="007B57A0">
            <w:r w:rsidRPr="00B129F3">
              <w:t>Spuit-/zuigwagen 16.00-07.30 uur</w:t>
            </w:r>
          </w:p>
        </w:tc>
        <w:tc>
          <w:tcPr>
            <w:tcW w:w="993" w:type="dxa"/>
          </w:tcPr>
          <w:p w14:paraId="13BB9232" w14:textId="500DD07D" w:rsidR="009663A4" w:rsidRPr="00B129F3" w:rsidRDefault="009663A4" w:rsidP="007B57A0">
            <w:r w:rsidRPr="00B129F3">
              <w:t>Uur</w:t>
            </w:r>
          </w:p>
        </w:tc>
        <w:tc>
          <w:tcPr>
            <w:tcW w:w="1275" w:type="dxa"/>
          </w:tcPr>
          <w:p w14:paraId="1189E010" w14:textId="6C5B7AE5" w:rsidR="009663A4" w:rsidRPr="00B129F3" w:rsidRDefault="007B57A0" w:rsidP="007B57A0">
            <w:r>
              <w:t>1</w:t>
            </w:r>
            <w:r w:rsidR="009663A4" w:rsidRPr="00B129F3">
              <w:t xml:space="preserve"> </w:t>
            </w:r>
          </w:p>
        </w:tc>
        <w:tc>
          <w:tcPr>
            <w:tcW w:w="1276" w:type="dxa"/>
          </w:tcPr>
          <w:p w14:paraId="71658845" w14:textId="77777777" w:rsidR="009663A4" w:rsidRPr="00B129F3" w:rsidRDefault="009663A4" w:rsidP="007B57A0">
            <w:r w:rsidRPr="00B129F3">
              <w:t>€</w:t>
            </w:r>
          </w:p>
        </w:tc>
        <w:tc>
          <w:tcPr>
            <w:tcW w:w="1163" w:type="dxa"/>
          </w:tcPr>
          <w:p w14:paraId="2310168A" w14:textId="53069532" w:rsidR="009663A4" w:rsidRPr="00B129F3" w:rsidRDefault="009663A4" w:rsidP="007B57A0">
            <w:r w:rsidRPr="00B129F3">
              <w:t>€</w:t>
            </w:r>
          </w:p>
        </w:tc>
      </w:tr>
      <w:tr w:rsidR="009663A4" w:rsidRPr="00361BF4" w14:paraId="6231CE1A" w14:textId="3B3D6BD3" w:rsidTr="007B57A0">
        <w:tc>
          <w:tcPr>
            <w:tcW w:w="648" w:type="dxa"/>
          </w:tcPr>
          <w:p w14:paraId="60452442" w14:textId="4B248969" w:rsidR="009663A4" w:rsidRPr="00B129F3" w:rsidRDefault="009663A4" w:rsidP="007B57A0">
            <w:r w:rsidRPr="00B129F3">
              <w:t>10</w:t>
            </w:r>
          </w:p>
        </w:tc>
        <w:tc>
          <w:tcPr>
            <w:tcW w:w="4563" w:type="dxa"/>
          </w:tcPr>
          <w:p w14:paraId="578CD257" w14:textId="77777777" w:rsidR="009663A4" w:rsidRPr="00B129F3" w:rsidRDefault="009663A4" w:rsidP="007B57A0">
            <w:r w:rsidRPr="00B129F3">
              <w:t>Spuit-/zuigwagen weekend</w:t>
            </w:r>
          </w:p>
        </w:tc>
        <w:tc>
          <w:tcPr>
            <w:tcW w:w="993" w:type="dxa"/>
          </w:tcPr>
          <w:p w14:paraId="5B8E092F" w14:textId="138F848E" w:rsidR="009663A4" w:rsidRPr="00B129F3" w:rsidRDefault="009663A4" w:rsidP="007B57A0">
            <w:r w:rsidRPr="00B129F3">
              <w:t>Uur</w:t>
            </w:r>
          </w:p>
        </w:tc>
        <w:tc>
          <w:tcPr>
            <w:tcW w:w="1275" w:type="dxa"/>
          </w:tcPr>
          <w:p w14:paraId="506E2FB1" w14:textId="1F40A49A" w:rsidR="009663A4" w:rsidRPr="00B129F3" w:rsidRDefault="007B57A0" w:rsidP="007B57A0">
            <w:r>
              <w:t>1</w:t>
            </w:r>
            <w:r w:rsidR="009663A4" w:rsidRPr="00B129F3">
              <w:t xml:space="preserve"> </w:t>
            </w:r>
          </w:p>
        </w:tc>
        <w:tc>
          <w:tcPr>
            <w:tcW w:w="1276" w:type="dxa"/>
          </w:tcPr>
          <w:p w14:paraId="2E287C35" w14:textId="77777777" w:rsidR="009663A4" w:rsidRPr="00B129F3" w:rsidRDefault="009663A4" w:rsidP="007B57A0">
            <w:r w:rsidRPr="00B129F3">
              <w:t>€</w:t>
            </w:r>
          </w:p>
        </w:tc>
        <w:tc>
          <w:tcPr>
            <w:tcW w:w="1163" w:type="dxa"/>
          </w:tcPr>
          <w:p w14:paraId="3E5E4044" w14:textId="3E967BB3" w:rsidR="009663A4" w:rsidRPr="00B129F3" w:rsidRDefault="009663A4" w:rsidP="007B57A0">
            <w:r w:rsidRPr="00B129F3">
              <w:t>€</w:t>
            </w:r>
          </w:p>
        </w:tc>
      </w:tr>
      <w:tr w:rsidR="009663A4" w:rsidRPr="00361BF4" w14:paraId="39D65974" w14:textId="40D43689" w:rsidTr="007B57A0">
        <w:tc>
          <w:tcPr>
            <w:tcW w:w="648" w:type="dxa"/>
          </w:tcPr>
          <w:p w14:paraId="2BBC94E9" w14:textId="629B6650" w:rsidR="009663A4" w:rsidRPr="00B129F3" w:rsidRDefault="009663A4" w:rsidP="007B57A0">
            <w:r w:rsidRPr="00B129F3">
              <w:t>11</w:t>
            </w:r>
          </w:p>
        </w:tc>
        <w:tc>
          <w:tcPr>
            <w:tcW w:w="4563" w:type="dxa"/>
          </w:tcPr>
          <w:p w14:paraId="7CA983D6" w14:textId="7B71DE06" w:rsidR="009663A4" w:rsidRPr="00B129F3" w:rsidRDefault="00757989" w:rsidP="007B57A0">
            <w:r>
              <w:t>Afvoeren slib, drijfvet,</w:t>
            </w:r>
            <w:r w:rsidR="009663A4" w:rsidRPr="00B129F3">
              <w:t xml:space="preserve"> vuil</w:t>
            </w:r>
            <w:r>
              <w:t xml:space="preserve"> en zand</w:t>
            </w:r>
            <w:r w:rsidR="009663A4" w:rsidRPr="00B129F3">
              <w:t xml:space="preserve"> uit putten</w:t>
            </w:r>
          </w:p>
        </w:tc>
        <w:tc>
          <w:tcPr>
            <w:tcW w:w="993" w:type="dxa"/>
          </w:tcPr>
          <w:p w14:paraId="5CAAD953" w14:textId="16B54532" w:rsidR="009663A4" w:rsidRPr="00B129F3" w:rsidRDefault="009663A4" w:rsidP="007B57A0">
            <w:r w:rsidRPr="00B129F3">
              <w:t>Ton</w:t>
            </w:r>
          </w:p>
        </w:tc>
        <w:tc>
          <w:tcPr>
            <w:tcW w:w="1275" w:type="dxa"/>
          </w:tcPr>
          <w:p w14:paraId="0E3396BE" w14:textId="6FC68BBE" w:rsidR="009663A4" w:rsidRPr="00B129F3" w:rsidRDefault="007B57A0" w:rsidP="007B57A0">
            <w:r>
              <w:t>1</w:t>
            </w:r>
            <w:r w:rsidR="009663A4" w:rsidRPr="00B129F3">
              <w:t xml:space="preserve"> </w:t>
            </w:r>
          </w:p>
        </w:tc>
        <w:tc>
          <w:tcPr>
            <w:tcW w:w="1276" w:type="dxa"/>
          </w:tcPr>
          <w:p w14:paraId="6C2A9D02" w14:textId="77777777" w:rsidR="009663A4" w:rsidRPr="00B129F3" w:rsidRDefault="009663A4" w:rsidP="007B57A0">
            <w:r w:rsidRPr="00B129F3">
              <w:t>€</w:t>
            </w:r>
          </w:p>
        </w:tc>
        <w:tc>
          <w:tcPr>
            <w:tcW w:w="1163" w:type="dxa"/>
          </w:tcPr>
          <w:p w14:paraId="283D0AB3" w14:textId="2E146861" w:rsidR="009663A4" w:rsidRPr="00B129F3" w:rsidRDefault="009663A4" w:rsidP="007B57A0">
            <w:r w:rsidRPr="00B129F3">
              <w:t>€</w:t>
            </w:r>
          </w:p>
        </w:tc>
      </w:tr>
      <w:tr w:rsidR="009663A4" w:rsidRPr="00361BF4" w14:paraId="4E2F2601" w14:textId="77777777" w:rsidTr="007B57A0">
        <w:tc>
          <w:tcPr>
            <w:tcW w:w="648" w:type="dxa"/>
          </w:tcPr>
          <w:p w14:paraId="34B0503A" w14:textId="6ADA5BCC" w:rsidR="009663A4" w:rsidRPr="00B129F3" w:rsidRDefault="009663A4" w:rsidP="007B57A0"/>
        </w:tc>
        <w:tc>
          <w:tcPr>
            <w:tcW w:w="4563" w:type="dxa"/>
          </w:tcPr>
          <w:p w14:paraId="6B028135" w14:textId="22294BE1" w:rsidR="009663A4" w:rsidRPr="00B129F3" w:rsidRDefault="009663A4" w:rsidP="007B57A0">
            <w:r w:rsidRPr="00B129F3">
              <w:t>Totaalprijs overige kosten, excl. BTW</w:t>
            </w:r>
            <w:r w:rsidR="006532ED">
              <w:t xml:space="preserve"> per jaar</w:t>
            </w:r>
            <w:bookmarkStart w:id="10" w:name="_GoBack"/>
            <w:bookmarkEnd w:id="10"/>
          </w:p>
        </w:tc>
        <w:tc>
          <w:tcPr>
            <w:tcW w:w="993" w:type="dxa"/>
          </w:tcPr>
          <w:p w14:paraId="5A23BAAD" w14:textId="195EB149" w:rsidR="009663A4" w:rsidRPr="00B129F3" w:rsidRDefault="009663A4" w:rsidP="007B57A0"/>
        </w:tc>
        <w:tc>
          <w:tcPr>
            <w:tcW w:w="1275" w:type="dxa"/>
          </w:tcPr>
          <w:p w14:paraId="27BD5265" w14:textId="5793BE2C" w:rsidR="009663A4" w:rsidRPr="00B129F3" w:rsidRDefault="009663A4" w:rsidP="007B57A0"/>
        </w:tc>
        <w:tc>
          <w:tcPr>
            <w:tcW w:w="1276" w:type="dxa"/>
          </w:tcPr>
          <w:p w14:paraId="250EB47A" w14:textId="59F3768C" w:rsidR="009663A4" w:rsidRPr="00B129F3" w:rsidRDefault="009663A4" w:rsidP="007B57A0"/>
        </w:tc>
        <w:tc>
          <w:tcPr>
            <w:tcW w:w="1163" w:type="dxa"/>
          </w:tcPr>
          <w:p w14:paraId="402E603F" w14:textId="77777777" w:rsidR="009663A4" w:rsidRPr="00B129F3" w:rsidRDefault="009663A4" w:rsidP="007B57A0">
            <w:r w:rsidRPr="00B129F3">
              <w:t>€</w:t>
            </w:r>
          </w:p>
        </w:tc>
      </w:tr>
    </w:tbl>
    <w:p w14:paraId="01D1DB65" w14:textId="77777777" w:rsidR="009663A4" w:rsidRDefault="009663A4" w:rsidP="007B57A0"/>
    <w:p w14:paraId="6F327734" w14:textId="77777777" w:rsidR="00EF1ED3" w:rsidRDefault="00EF1ED3" w:rsidP="007B57A0"/>
    <w:p w14:paraId="3840F6EB" w14:textId="7CEC2583" w:rsidR="0009037A" w:rsidRPr="00B129F3" w:rsidRDefault="00B129F3" w:rsidP="007B57A0">
      <w:pPr>
        <w:rPr>
          <w:rStyle w:val="Zwaar"/>
        </w:rPr>
      </w:pPr>
      <w:bookmarkStart w:id="11" w:name="_Toc415480923"/>
      <w:r w:rsidRPr="00B129F3">
        <w:rPr>
          <w:rStyle w:val="Zwaar"/>
        </w:rPr>
        <w:t>4</w:t>
      </w:r>
      <w:r w:rsidR="0009037A" w:rsidRPr="00B129F3">
        <w:rPr>
          <w:rStyle w:val="Zwaar"/>
        </w:rPr>
        <w:tab/>
        <w:t>Prijsoverzicht totaal</w:t>
      </w:r>
      <w:bookmarkEnd w:id="11"/>
    </w:p>
    <w:p w14:paraId="2F4D67B8" w14:textId="4748C563" w:rsidR="0009037A" w:rsidRPr="00B129F3" w:rsidRDefault="0009037A" w:rsidP="007B57A0">
      <w:r w:rsidRPr="00B129F3">
        <w:t xml:space="preserve">In </w:t>
      </w:r>
      <w:r w:rsidRPr="00B129F3">
        <w:fldChar w:fldCharType="begin"/>
      </w:r>
      <w:r w:rsidRPr="00B129F3">
        <w:instrText xml:space="preserve"> REF _Ref335208801 \h  \* MERGEFORMAT </w:instrText>
      </w:r>
      <w:r w:rsidRPr="00B129F3">
        <w:fldChar w:fldCharType="separate"/>
      </w:r>
      <w:r w:rsidR="00727966" w:rsidRPr="00B129F3">
        <w:rPr>
          <w:rFonts w:eastAsia="PMingLiU"/>
        </w:rPr>
        <w:t xml:space="preserve">Tabel </w:t>
      </w:r>
      <w:r w:rsidRPr="00B129F3">
        <w:fldChar w:fldCharType="end"/>
      </w:r>
      <w:r w:rsidR="00BD6B91" w:rsidRPr="00B129F3">
        <w:t>4</w:t>
      </w:r>
      <w:r w:rsidRPr="00B129F3">
        <w:t xml:space="preserve"> worden de prijzen van bovenstaande overzichten weergegeven en de totaalprijs.</w:t>
      </w:r>
    </w:p>
    <w:p w14:paraId="2835C24A" w14:textId="77777777" w:rsidR="00BD6B91" w:rsidRPr="00B129F3" w:rsidRDefault="00BD6B91" w:rsidP="007B57A0">
      <w:bookmarkStart w:id="12" w:name="_Ref335208801"/>
    </w:p>
    <w:p w14:paraId="4790C939" w14:textId="42C90432" w:rsidR="0009037A" w:rsidRPr="00B129F3" w:rsidRDefault="0009037A" w:rsidP="007B57A0">
      <w:r w:rsidRPr="00B129F3">
        <w:t xml:space="preserve">Tabel </w:t>
      </w:r>
      <w:bookmarkEnd w:id="12"/>
      <w:r w:rsidR="00BD6B91" w:rsidRPr="00B129F3">
        <w:t>4</w:t>
      </w:r>
    </w:p>
    <w:tbl>
      <w:tblPr>
        <w:tblStyle w:val="Tabelraster"/>
        <w:tblW w:w="0" w:type="auto"/>
        <w:tblLook w:val="04A0" w:firstRow="1" w:lastRow="0" w:firstColumn="1" w:lastColumn="0" w:noHBand="0" w:noVBand="1"/>
      </w:tblPr>
      <w:tblGrid>
        <w:gridCol w:w="2957"/>
        <w:gridCol w:w="2904"/>
        <w:gridCol w:w="2904"/>
      </w:tblGrid>
      <w:tr w:rsidR="0009037A" w:rsidRPr="00B129F3" w14:paraId="0A796F5B" w14:textId="77777777" w:rsidTr="00BD6B91">
        <w:tc>
          <w:tcPr>
            <w:tcW w:w="2957" w:type="dxa"/>
          </w:tcPr>
          <w:p w14:paraId="18845F35" w14:textId="77777777" w:rsidR="0009037A" w:rsidRPr="00B129F3" w:rsidRDefault="0009037A" w:rsidP="007B57A0">
            <w:pPr>
              <w:rPr>
                <w:rStyle w:val="Zwaar"/>
              </w:rPr>
            </w:pPr>
            <w:r w:rsidRPr="00B129F3">
              <w:rPr>
                <w:rStyle w:val="Zwaar"/>
              </w:rPr>
              <w:t>Onderdeel</w:t>
            </w:r>
          </w:p>
        </w:tc>
        <w:tc>
          <w:tcPr>
            <w:tcW w:w="2904" w:type="dxa"/>
          </w:tcPr>
          <w:p w14:paraId="29454361" w14:textId="77777777" w:rsidR="0009037A" w:rsidRPr="00B129F3" w:rsidRDefault="0009037A" w:rsidP="007B57A0">
            <w:pPr>
              <w:rPr>
                <w:rStyle w:val="Zwaar"/>
              </w:rPr>
            </w:pPr>
            <w:r w:rsidRPr="00B129F3">
              <w:rPr>
                <w:rStyle w:val="Zwaar"/>
              </w:rPr>
              <w:t>Totaalprijs excl. BTW</w:t>
            </w:r>
          </w:p>
        </w:tc>
        <w:tc>
          <w:tcPr>
            <w:tcW w:w="2904" w:type="dxa"/>
          </w:tcPr>
          <w:p w14:paraId="6136B2E2" w14:textId="77777777" w:rsidR="0009037A" w:rsidRPr="00B129F3" w:rsidRDefault="0009037A" w:rsidP="007B57A0">
            <w:pPr>
              <w:rPr>
                <w:rStyle w:val="Zwaar"/>
              </w:rPr>
            </w:pPr>
            <w:r w:rsidRPr="00B129F3">
              <w:rPr>
                <w:rStyle w:val="Zwaar"/>
              </w:rPr>
              <w:t>Totaalprijs incl. BTW</w:t>
            </w:r>
          </w:p>
        </w:tc>
      </w:tr>
      <w:tr w:rsidR="0009037A" w:rsidRPr="00B129F3" w14:paraId="74EBD280" w14:textId="77777777" w:rsidTr="00BD6B91">
        <w:tc>
          <w:tcPr>
            <w:tcW w:w="2957" w:type="dxa"/>
          </w:tcPr>
          <w:p w14:paraId="6FB1B512" w14:textId="77777777" w:rsidR="0009037A" w:rsidRPr="00B129F3" w:rsidRDefault="0009037A" w:rsidP="007B57A0">
            <w:r w:rsidRPr="00B129F3">
              <w:t>Storingskosten</w:t>
            </w:r>
          </w:p>
        </w:tc>
        <w:tc>
          <w:tcPr>
            <w:tcW w:w="2904" w:type="dxa"/>
          </w:tcPr>
          <w:p w14:paraId="0F7C6A87" w14:textId="77777777" w:rsidR="0009037A" w:rsidRPr="00B129F3" w:rsidRDefault="0009037A" w:rsidP="007B57A0">
            <w:r w:rsidRPr="00B129F3">
              <w:t>€</w:t>
            </w:r>
          </w:p>
        </w:tc>
        <w:tc>
          <w:tcPr>
            <w:tcW w:w="2904" w:type="dxa"/>
          </w:tcPr>
          <w:p w14:paraId="330F819A" w14:textId="77777777" w:rsidR="0009037A" w:rsidRPr="00B129F3" w:rsidRDefault="0009037A" w:rsidP="007B57A0">
            <w:r w:rsidRPr="00B129F3">
              <w:t>€</w:t>
            </w:r>
          </w:p>
        </w:tc>
      </w:tr>
      <w:tr w:rsidR="0009037A" w:rsidRPr="00B129F3" w14:paraId="2208CCB2" w14:textId="77777777" w:rsidTr="00BD6B91">
        <w:tc>
          <w:tcPr>
            <w:tcW w:w="2957" w:type="dxa"/>
          </w:tcPr>
          <w:p w14:paraId="15F76560" w14:textId="77777777" w:rsidR="0009037A" w:rsidRPr="00B129F3" w:rsidRDefault="0009037A" w:rsidP="007B57A0">
            <w:r w:rsidRPr="00B129F3">
              <w:t>Verrekenprijzen onderhoud</w:t>
            </w:r>
          </w:p>
        </w:tc>
        <w:tc>
          <w:tcPr>
            <w:tcW w:w="2904" w:type="dxa"/>
          </w:tcPr>
          <w:p w14:paraId="4EF8C481" w14:textId="77777777" w:rsidR="0009037A" w:rsidRPr="00B129F3" w:rsidRDefault="0009037A" w:rsidP="007B57A0">
            <w:r w:rsidRPr="00B129F3">
              <w:t>€</w:t>
            </w:r>
          </w:p>
        </w:tc>
        <w:tc>
          <w:tcPr>
            <w:tcW w:w="2904" w:type="dxa"/>
          </w:tcPr>
          <w:p w14:paraId="38975E48" w14:textId="77777777" w:rsidR="0009037A" w:rsidRPr="00B129F3" w:rsidRDefault="0009037A" w:rsidP="007B57A0">
            <w:r w:rsidRPr="00B129F3">
              <w:t>€</w:t>
            </w:r>
          </w:p>
        </w:tc>
      </w:tr>
      <w:tr w:rsidR="0009037A" w:rsidRPr="00B129F3" w14:paraId="08C51A2B" w14:textId="77777777" w:rsidTr="00BD6B91">
        <w:tc>
          <w:tcPr>
            <w:tcW w:w="2957" w:type="dxa"/>
          </w:tcPr>
          <w:p w14:paraId="46A188A7" w14:textId="77777777" w:rsidR="0009037A" w:rsidRPr="00B129F3" w:rsidRDefault="0009037A" w:rsidP="007B57A0">
            <w:r w:rsidRPr="00B129F3">
              <w:t>Overige kosten</w:t>
            </w:r>
          </w:p>
        </w:tc>
        <w:tc>
          <w:tcPr>
            <w:tcW w:w="2904" w:type="dxa"/>
          </w:tcPr>
          <w:p w14:paraId="3E044D27" w14:textId="77777777" w:rsidR="0009037A" w:rsidRPr="00B129F3" w:rsidRDefault="0009037A" w:rsidP="007B57A0">
            <w:r w:rsidRPr="00B129F3">
              <w:t>€</w:t>
            </w:r>
          </w:p>
        </w:tc>
        <w:tc>
          <w:tcPr>
            <w:tcW w:w="2904" w:type="dxa"/>
          </w:tcPr>
          <w:p w14:paraId="4610ACE1" w14:textId="77777777" w:rsidR="0009037A" w:rsidRPr="00B129F3" w:rsidRDefault="0009037A" w:rsidP="007B57A0">
            <w:r w:rsidRPr="00B129F3">
              <w:t>€</w:t>
            </w:r>
          </w:p>
        </w:tc>
      </w:tr>
      <w:tr w:rsidR="0009037A" w:rsidRPr="00361BF4" w14:paraId="47B84684" w14:textId="77777777" w:rsidTr="00BD6B91">
        <w:tc>
          <w:tcPr>
            <w:tcW w:w="2957" w:type="dxa"/>
          </w:tcPr>
          <w:p w14:paraId="0C89A2B7" w14:textId="7F69C785" w:rsidR="0009037A" w:rsidRPr="00B129F3" w:rsidRDefault="0009037A" w:rsidP="007B57A0">
            <w:r w:rsidRPr="00B129F3">
              <w:t>Totaal</w:t>
            </w:r>
            <w:r w:rsidR="00F75E8F">
              <w:t xml:space="preserve"> prijs per jaar</w:t>
            </w:r>
          </w:p>
        </w:tc>
        <w:tc>
          <w:tcPr>
            <w:tcW w:w="2904" w:type="dxa"/>
          </w:tcPr>
          <w:p w14:paraId="1733F7B6" w14:textId="77777777" w:rsidR="0009037A" w:rsidRPr="00B129F3" w:rsidRDefault="0009037A" w:rsidP="007B57A0">
            <w:r w:rsidRPr="00B129F3">
              <w:t>€</w:t>
            </w:r>
          </w:p>
        </w:tc>
        <w:tc>
          <w:tcPr>
            <w:tcW w:w="2904" w:type="dxa"/>
          </w:tcPr>
          <w:p w14:paraId="3FB2C18E" w14:textId="77777777" w:rsidR="0009037A" w:rsidRPr="00361BF4" w:rsidRDefault="0009037A" w:rsidP="007B57A0">
            <w:r w:rsidRPr="00B129F3">
              <w:t>€</w:t>
            </w:r>
          </w:p>
        </w:tc>
      </w:tr>
    </w:tbl>
    <w:p w14:paraId="659BB5A5" w14:textId="77777777" w:rsidR="0009037A" w:rsidRPr="00361BF4" w:rsidRDefault="0009037A" w:rsidP="007B57A0"/>
    <w:p w14:paraId="219471A1" w14:textId="053D4BB8" w:rsidR="0009037A" w:rsidRPr="00361BF4" w:rsidRDefault="0009037A" w:rsidP="007B57A0">
      <w:r w:rsidRPr="00361BF4">
        <w:t xml:space="preserve">Totaal </w:t>
      </w:r>
      <w:r w:rsidRPr="00B129F3">
        <w:t xml:space="preserve">van </w:t>
      </w:r>
      <w:r w:rsidRPr="00B129F3">
        <w:fldChar w:fldCharType="begin"/>
      </w:r>
      <w:r w:rsidRPr="00B129F3">
        <w:instrText xml:space="preserve"> REF _Ref335208801 \h  \* MERGEFORMAT </w:instrText>
      </w:r>
      <w:r w:rsidRPr="00B129F3">
        <w:fldChar w:fldCharType="separate"/>
      </w:r>
      <w:r w:rsidR="00727966" w:rsidRPr="00B129F3">
        <w:rPr>
          <w:rFonts w:eastAsia="PMingLiU"/>
        </w:rPr>
        <w:t>Tabel</w:t>
      </w:r>
      <w:r w:rsidR="00BD6B91" w:rsidRPr="00B129F3">
        <w:rPr>
          <w:rFonts w:eastAsia="PMingLiU"/>
        </w:rPr>
        <w:t xml:space="preserve"> 4</w:t>
      </w:r>
      <w:r w:rsidR="00727966" w:rsidRPr="00B129F3">
        <w:rPr>
          <w:rFonts w:eastAsia="PMingLiU"/>
        </w:rPr>
        <w:t xml:space="preserve"> </w:t>
      </w:r>
      <w:r w:rsidRPr="00B129F3">
        <w:fldChar w:fldCharType="end"/>
      </w:r>
      <w:r w:rsidRPr="00B129F3">
        <w:t xml:space="preserve"> dient</w:t>
      </w:r>
      <w:r w:rsidRPr="00361BF4">
        <w:t xml:space="preserve"> ingevuld te worden op het inschrijvingsbiljet. De inschrijfprijs is inclusief winst en risico.</w:t>
      </w:r>
    </w:p>
    <w:p w14:paraId="3707908B" w14:textId="55A2EA45" w:rsidR="0009037A" w:rsidRPr="00361BF4" w:rsidRDefault="00B129F3" w:rsidP="007B57A0">
      <w:r>
        <w:br w:type="page"/>
      </w:r>
    </w:p>
    <w:tbl>
      <w:tblPr>
        <w:tblStyle w:val="Tabelraster1"/>
        <w:tblW w:w="9356"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5"/>
        <w:gridCol w:w="4961"/>
      </w:tblGrid>
      <w:tr w:rsidR="007D6381" w:rsidRPr="00361BF4" w14:paraId="57C92291" w14:textId="77777777" w:rsidTr="0091490A">
        <w:tc>
          <w:tcPr>
            <w:tcW w:w="4395" w:type="dxa"/>
            <w:tcBorders>
              <w:top w:val="dotted" w:sz="4" w:space="0" w:color="auto"/>
              <w:left w:val="dotted" w:sz="4" w:space="0" w:color="auto"/>
              <w:bottom w:val="dotted" w:sz="4" w:space="0" w:color="auto"/>
              <w:right w:val="dotted" w:sz="4" w:space="0" w:color="auto"/>
            </w:tcBorders>
            <w:hideMark/>
          </w:tcPr>
          <w:p w14:paraId="7E13EB57" w14:textId="0C9A6A58" w:rsidR="007D6381" w:rsidRPr="00361BF4" w:rsidRDefault="007D6381" w:rsidP="007B57A0">
            <w:r w:rsidRPr="00361BF4">
              <w:lastRenderedPageBreak/>
              <w:t>B</w:t>
            </w:r>
            <w:r w:rsidR="00B129F3">
              <w:t>edrijfsnaam i</w:t>
            </w:r>
            <w:r w:rsidRPr="00361BF4">
              <w:t>nschrijver:</w:t>
            </w:r>
          </w:p>
        </w:tc>
        <w:tc>
          <w:tcPr>
            <w:tcW w:w="4961" w:type="dxa"/>
            <w:tcBorders>
              <w:top w:val="dotted" w:sz="4" w:space="0" w:color="auto"/>
              <w:left w:val="dotted" w:sz="4" w:space="0" w:color="auto"/>
              <w:bottom w:val="dotted" w:sz="4" w:space="0" w:color="auto"/>
              <w:right w:val="dotted" w:sz="4" w:space="0" w:color="auto"/>
            </w:tcBorders>
          </w:tcPr>
          <w:p w14:paraId="5D3866B5" w14:textId="77777777" w:rsidR="007D6381" w:rsidRPr="00361BF4" w:rsidRDefault="007D6381" w:rsidP="007B57A0"/>
        </w:tc>
      </w:tr>
      <w:tr w:rsidR="007D6381" w:rsidRPr="00361BF4" w14:paraId="20A1EA91" w14:textId="77777777" w:rsidTr="00B129F3">
        <w:trPr>
          <w:trHeight w:val="475"/>
        </w:trPr>
        <w:tc>
          <w:tcPr>
            <w:tcW w:w="4395" w:type="dxa"/>
            <w:tcBorders>
              <w:top w:val="dotted" w:sz="4" w:space="0" w:color="auto"/>
              <w:left w:val="dotted" w:sz="4" w:space="0" w:color="auto"/>
              <w:bottom w:val="dotted" w:sz="4" w:space="0" w:color="auto"/>
              <w:right w:val="dotted" w:sz="4" w:space="0" w:color="auto"/>
            </w:tcBorders>
            <w:hideMark/>
          </w:tcPr>
          <w:p w14:paraId="5A3FF555" w14:textId="77777777" w:rsidR="007D6381" w:rsidRPr="00361BF4" w:rsidRDefault="007D6381" w:rsidP="007B57A0">
            <w:r w:rsidRPr="00361BF4">
              <w:t>Naam en voorletters vertegenwoordigingsbevoegde</w:t>
            </w:r>
            <w:r w:rsidRPr="00361BF4">
              <w:rPr>
                <w:vertAlign w:val="superscript"/>
              </w:rPr>
              <w:footnoteReference w:id="1"/>
            </w:r>
            <w:r w:rsidRPr="00361BF4">
              <w:t>:</w:t>
            </w:r>
          </w:p>
        </w:tc>
        <w:tc>
          <w:tcPr>
            <w:tcW w:w="4961" w:type="dxa"/>
            <w:tcBorders>
              <w:top w:val="dotted" w:sz="4" w:space="0" w:color="auto"/>
              <w:left w:val="dotted" w:sz="4" w:space="0" w:color="auto"/>
              <w:bottom w:val="dotted" w:sz="4" w:space="0" w:color="auto"/>
              <w:right w:val="dotted" w:sz="4" w:space="0" w:color="auto"/>
            </w:tcBorders>
          </w:tcPr>
          <w:p w14:paraId="62B3A3DB" w14:textId="77777777" w:rsidR="007D6381" w:rsidRPr="00361BF4" w:rsidRDefault="007D6381" w:rsidP="007B57A0"/>
        </w:tc>
      </w:tr>
      <w:tr w:rsidR="007D6381" w:rsidRPr="00361BF4" w14:paraId="3BC67DD8" w14:textId="77777777" w:rsidTr="00B129F3">
        <w:trPr>
          <w:trHeight w:val="127"/>
        </w:trPr>
        <w:tc>
          <w:tcPr>
            <w:tcW w:w="4395" w:type="dxa"/>
            <w:tcBorders>
              <w:top w:val="dotted" w:sz="4" w:space="0" w:color="auto"/>
              <w:left w:val="dotted" w:sz="4" w:space="0" w:color="auto"/>
              <w:bottom w:val="dotted" w:sz="4" w:space="0" w:color="auto"/>
              <w:right w:val="dotted" w:sz="4" w:space="0" w:color="auto"/>
            </w:tcBorders>
            <w:hideMark/>
          </w:tcPr>
          <w:p w14:paraId="7EB086A0" w14:textId="77777777" w:rsidR="007D6381" w:rsidRPr="00361BF4" w:rsidRDefault="007D6381" w:rsidP="007B57A0">
            <w:r w:rsidRPr="00361BF4">
              <w:t>Functie vertegenwoordigingsbevoegde:</w:t>
            </w:r>
          </w:p>
        </w:tc>
        <w:tc>
          <w:tcPr>
            <w:tcW w:w="4961" w:type="dxa"/>
            <w:tcBorders>
              <w:top w:val="dotted" w:sz="4" w:space="0" w:color="auto"/>
              <w:left w:val="dotted" w:sz="4" w:space="0" w:color="auto"/>
              <w:bottom w:val="dotted" w:sz="4" w:space="0" w:color="auto"/>
              <w:right w:val="dotted" w:sz="4" w:space="0" w:color="auto"/>
            </w:tcBorders>
          </w:tcPr>
          <w:p w14:paraId="5529B30B" w14:textId="77777777" w:rsidR="007D6381" w:rsidRPr="00361BF4" w:rsidRDefault="007D6381" w:rsidP="007B57A0"/>
        </w:tc>
      </w:tr>
      <w:tr w:rsidR="007D6381" w:rsidRPr="00361BF4" w14:paraId="39017573" w14:textId="77777777" w:rsidTr="0091490A">
        <w:tc>
          <w:tcPr>
            <w:tcW w:w="4395" w:type="dxa"/>
            <w:tcBorders>
              <w:top w:val="dotted" w:sz="4" w:space="0" w:color="auto"/>
              <w:left w:val="dotted" w:sz="4" w:space="0" w:color="auto"/>
              <w:bottom w:val="dotted" w:sz="4" w:space="0" w:color="auto"/>
              <w:right w:val="dotted" w:sz="4" w:space="0" w:color="auto"/>
            </w:tcBorders>
            <w:hideMark/>
          </w:tcPr>
          <w:p w14:paraId="48D6A0EF" w14:textId="77777777" w:rsidR="007D6381" w:rsidRPr="00361BF4" w:rsidRDefault="007D6381" w:rsidP="007B57A0">
            <w:r w:rsidRPr="00361BF4">
              <w:t>Datum van ondertekening:</w:t>
            </w:r>
          </w:p>
        </w:tc>
        <w:tc>
          <w:tcPr>
            <w:tcW w:w="4961" w:type="dxa"/>
            <w:tcBorders>
              <w:top w:val="dotted" w:sz="4" w:space="0" w:color="auto"/>
              <w:left w:val="dotted" w:sz="4" w:space="0" w:color="auto"/>
              <w:bottom w:val="dotted" w:sz="4" w:space="0" w:color="auto"/>
              <w:right w:val="dotted" w:sz="4" w:space="0" w:color="auto"/>
            </w:tcBorders>
          </w:tcPr>
          <w:p w14:paraId="6CE8C604" w14:textId="77777777" w:rsidR="007D6381" w:rsidRPr="00361BF4" w:rsidRDefault="007D6381" w:rsidP="007B57A0"/>
        </w:tc>
      </w:tr>
      <w:tr w:rsidR="007D6381" w:rsidRPr="00361BF4" w14:paraId="66846945" w14:textId="77777777" w:rsidTr="0091490A">
        <w:tc>
          <w:tcPr>
            <w:tcW w:w="4395" w:type="dxa"/>
            <w:tcBorders>
              <w:top w:val="dotted" w:sz="4" w:space="0" w:color="auto"/>
              <w:left w:val="dotted" w:sz="4" w:space="0" w:color="auto"/>
              <w:bottom w:val="dotted" w:sz="4" w:space="0" w:color="auto"/>
              <w:right w:val="dotted" w:sz="4" w:space="0" w:color="auto"/>
            </w:tcBorders>
            <w:hideMark/>
          </w:tcPr>
          <w:p w14:paraId="08038922" w14:textId="77777777" w:rsidR="007D6381" w:rsidRPr="00361BF4" w:rsidRDefault="007D6381" w:rsidP="007B57A0">
            <w:r w:rsidRPr="00361BF4">
              <w:t xml:space="preserve">Handtekening vertegenwoordigingsbevoegde: </w:t>
            </w:r>
          </w:p>
        </w:tc>
        <w:tc>
          <w:tcPr>
            <w:tcW w:w="4961" w:type="dxa"/>
            <w:tcBorders>
              <w:top w:val="dotted" w:sz="4" w:space="0" w:color="auto"/>
              <w:left w:val="dotted" w:sz="4" w:space="0" w:color="auto"/>
              <w:bottom w:val="dotted" w:sz="4" w:space="0" w:color="auto"/>
              <w:right w:val="dotted" w:sz="4" w:space="0" w:color="auto"/>
            </w:tcBorders>
          </w:tcPr>
          <w:p w14:paraId="0AB0945A" w14:textId="77777777" w:rsidR="007D6381" w:rsidRPr="00361BF4" w:rsidRDefault="007D6381" w:rsidP="007B57A0"/>
          <w:p w14:paraId="3338009C" w14:textId="77777777" w:rsidR="007D6381" w:rsidRPr="00361BF4" w:rsidRDefault="007D6381" w:rsidP="007B57A0"/>
          <w:p w14:paraId="067C3831" w14:textId="77777777" w:rsidR="007D6381" w:rsidRPr="00361BF4" w:rsidRDefault="007D6381" w:rsidP="007B57A0"/>
        </w:tc>
      </w:tr>
      <w:tr w:rsidR="00B129F3" w:rsidRPr="00361BF4" w14:paraId="1E19917C" w14:textId="77777777" w:rsidTr="00B129F3">
        <w:trPr>
          <w:trHeight w:val="1248"/>
        </w:trPr>
        <w:tc>
          <w:tcPr>
            <w:tcW w:w="4395" w:type="dxa"/>
            <w:tcBorders>
              <w:top w:val="dotted" w:sz="4" w:space="0" w:color="auto"/>
              <w:left w:val="dotted" w:sz="4" w:space="0" w:color="auto"/>
              <w:bottom w:val="dotted" w:sz="4" w:space="0" w:color="auto"/>
              <w:right w:val="dotted" w:sz="4" w:space="0" w:color="auto"/>
            </w:tcBorders>
          </w:tcPr>
          <w:p w14:paraId="04E19870" w14:textId="5E1CA95E" w:rsidR="00B129F3" w:rsidRPr="00361BF4" w:rsidRDefault="00B129F3" w:rsidP="007B57A0">
            <w:r>
              <w:t>Firma stempel:</w:t>
            </w:r>
          </w:p>
        </w:tc>
        <w:tc>
          <w:tcPr>
            <w:tcW w:w="4961" w:type="dxa"/>
            <w:tcBorders>
              <w:top w:val="dotted" w:sz="4" w:space="0" w:color="auto"/>
              <w:left w:val="dotted" w:sz="4" w:space="0" w:color="auto"/>
              <w:bottom w:val="dotted" w:sz="4" w:space="0" w:color="auto"/>
              <w:right w:val="dotted" w:sz="4" w:space="0" w:color="auto"/>
            </w:tcBorders>
          </w:tcPr>
          <w:p w14:paraId="5DA1AA92" w14:textId="77777777" w:rsidR="00B129F3" w:rsidRPr="00361BF4" w:rsidRDefault="00B129F3" w:rsidP="007B57A0"/>
        </w:tc>
      </w:tr>
    </w:tbl>
    <w:p w14:paraId="00C7621F" w14:textId="77777777" w:rsidR="007D6381" w:rsidRPr="00361BF4" w:rsidRDefault="007D6381" w:rsidP="007B57A0"/>
    <w:sectPr w:rsidR="007D6381" w:rsidRPr="00361BF4" w:rsidSect="00095059">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6C582" w14:textId="77777777" w:rsidR="007B57A0" w:rsidRDefault="007B57A0" w:rsidP="007B57A0">
      <w:r>
        <w:separator/>
      </w:r>
    </w:p>
    <w:p w14:paraId="1033E7B8" w14:textId="77777777" w:rsidR="007B57A0" w:rsidRDefault="007B57A0" w:rsidP="007B57A0"/>
    <w:p w14:paraId="324D2901" w14:textId="77777777" w:rsidR="007B57A0" w:rsidRDefault="007B57A0" w:rsidP="007B57A0"/>
    <w:p w14:paraId="552AD6D1" w14:textId="77777777" w:rsidR="007B57A0" w:rsidRDefault="007B57A0" w:rsidP="007B57A0"/>
  </w:endnote>
  <w:endnote w:type="continuationSeparator" w:id="0">
    <w:p w14:paraId="30B67BB2" w14:textId="77777777" w:rsidR="007B57A0" w:rsidRDefault="007B57A0" w:rsidP="007B57A0">
      <w:r>
        <w:continuationSeparator/>
      </w:r>
    </w:p>
    <w:p w14:paraId="63B42EAF" w14:textId="77777777" w:rsidR="007B57A0" w:rsidRDefault="007B57A0" w:rsidP="007B57A0"/>
    <w:p w14:paraId="126FD34F" w14:textId="77777777" w:rsidR="007B57A0" w:rsidRDefault="007B57A0" w:rsidP="007B57A0"/>
    <w:p w14:paraId="670A281B" w14:textId="77777777" w:rsidR="007B57A0" w:rsidRDefault="007B57A0" w:rsidP="007B5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2FE2A" w14:textId="51CFC290" w:rsidR="007B57A0" w:rsidRDefault="007B57A0" w:rsidP="007B57A0">
    <w:pPr>
      <w:pStyle w:val="Voettekst"/>
    </w:pPr>
    <w:r>
      <w:t>Paraaf inschrijver:</w:t>
    </w:r>
  </w:p>
  <w:p w14:paraId="75E6516E" w14:textId="77777777" w:rsidR="007B57A0" w:rsidRDefault="007B57A0" w:rsidP="007B57A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A06CB" w14:textId="77777777" w:rsidR="007B57A0" w:rsidRDefault="007B57A0" w:rsidP="007B57A0">
      <w:r>
        <w:separator/>
      </w:r>
    </w:p>
    <w:p w14:paraId="25235F82" w14:textId="77777777" w:rsidR="007B57A0" w:rsidRDefault="007B57A0" w:rsidP="007B57A0"/>
    <w:p w14:paraId="5913B5D2" w14:textId="77777777" w:rsidR="007B57A0" w:rsidRDefault="007B57A0" w:rsidP="007B57A0"/>
    <w:p w14:paraId="643330F3" w14:textId="77777777" w:rsidR="007B57A0" w:rsidRDefault="007B57A0" w:rsidP="007B57A0"/>
  </w:footnote>
  <w:footnote w:type="continuationSeparator" w:id="0">
    <w:p w14:paraId="13258F45" w14:textId="77777777" w:rsidR="007B57A0" w:rsidRDefault="007B57A0" w:rsidP="007B57A0">
      <w:r>
        <w:continuationSeparator/>
      </w:r>
    </w:p>
    <w:p w14:paraId="22F613F3" w14:textId="77777777" w:rsidR="007B57A0" w:rsidRDefault="007B57A0" w:rsidP="007B57A0"/>
    <w:p w14:paraId="55680880" w14:textId="77777777" w:rsidR="007B57A0" w:rsidRDefault="007B57A0" w:rsidP="007B57A0"/>
    <w:p w14:paraId="131AEB52" w14:textId="77777777" w:rsidR="007B57A0" w:rsidRDefault="007B57A0" w:rsidP="007B57A0"/>
  </w:footnote>
  <w:footnote w:id="1">
    <w:p w14:paraId="22F21B8D" w14:textId="77777777" w:rsidR="007B57A0" w:rsidRDefault="007B57A0" w:rsidP="007B57A0">
      <w:pPr>
        <w:pStyle w:val="Voetnoottekst"/>
      </w:pPr>
      <w:r w:rsidRPr="007D6381">
        <w:rPr>
          <w:rStyle w:val="Voetnootmarkering"/>
          <w:b/>
        </w:rPr>
        <w:footnoteRef/>
      </w:r>
      <w:r w:rsidRPr="007D6381">
        <w:t xml:space="preserve"> </w:t>
      </w:r>
      <w:r w:rsidRPr="0091490A">
        <w:t>Vertegenwoordigingsbevoegd houdt in dat de persoon of de personen die de verklaring ondertekenen in het handelsregister moeten zijn ingeschreven als vertegenwoordigingsbevoegde personen van de onderneming. Wanneer in het handelsregister is opgenomen dat twee of meer personen slechts gezamenlijk vertegenwoordigingsbevoegd zijn, zal de verklaring ook door die twee of meer personen ondertekend moeten worden. Wanneer er bij de bevoegdheid tot het vertegenwoordigen van de onderneming beperkingen zijn opgenomen, moet daar rekening mee gehouden worden.</w:t>
      </w:r>
    </w:p>
    <w:p w14:paraId="33279302" w14:textId="77777777" w:rsidR="007B57A0" w:rsidRDefault="007B57A0" w:rsidP="007B57A0">
      <w:pPr>
        <w:pStyle w:val="Voetnoottekst"/>
      </w:pPr>
    </w:p>
    <w:p w14:paraId="103F8BC6" w14:textId="77777777" w:rsidR="007B57A0" w:rsidRDefault="007B57A0" w:rsidP="007B57A0">
      <w:pPr>
        <w:pStyle w:val="Voetnoottekst"/>
      </w:pPr>
    </w:p>
    <w:p w14:paraId="70E1D6D6" w14:textId="77777777" w:rsidR="007B57A0" w:rsidRPr="007D6381" w:rsidRDefault="007B57A0" w:rsidP="007B57A0">
      <w:pPr>
        <w:pStyle w:val="Voetnootteks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E5570" w14:textId="77777777" w:rsidR="007B57A0" w:rsidRPr="0055284A" w:rsidRDefault="007B57A0" w:rsidP="007B57A0">
    <w:pPr>
      <w:pStyle w:val="Koptekst"/>
    </w:pPr>
  </w:p>
  <w:p w14:paraId="64D070F1" w14:textId="77777777" w:rsidR="007B57A0" w:rsidRDefault="007B57A0" w:rsidP="007B57A0"/>
  <w:p w14:paraId="2B89C3CA" w14:textId="77777777" w:rsidR="007B57A0" w:rsidRDefault="007B57A0" w:rsidP="007B57A0"/>
  <w:p w14:paraId="5F28E7FC" w14:textId="77777777" w:rsidR="007B57A0" w:rsidRDefault="007B57A0" w:rsidP="007B57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E263B"/>
    <w:multiLevelType w:val="hybridMultilevel"/>
    <w:tmpl w:val="D528F8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53692BDE"/>
    <w:multiLevelType w:val="hybridMultilevel"/>
    <w:tmpl w:val="5B9840B6"/>
    <w:lvl w:ilvl="0" w:tplc="EF960D66">
      <w:numFmt w:val="bullet"/>
      <w:lvlText w:val="•"/>
      <w:lvlJc w:val="left"/>
      <w:pPr>
        <w:ind w:left="720" w:hanging="360"/>
      </w:pPr>
      <w:rPr>
        <w:rFonts w:ascii="Calibri" w:eastAsiaTheme="minorEastAsia"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728061EB"/>
    <w:multiLevelType w:val="hybridMultilevel"/>
    <w:tmpl w:val="D0980A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E7F"/>
    <w:rsid w:val="00001039"/>
    <w:rsid w:val="00024290"/>
    <w:rsid w:val="00034A2E"/>
    <w:rsid w:val="000363BA"/>
    <w:rsid w:val="0009037A"/>
    <w:rsid w:val="00095059"/>
    <w:rsid w:val="001217DF"/>
    <w:rsid w:val="00141E20"/>
    <w:rsid w:val="0019644E"/>
    <w:rsid w:val="001D2B9E"/>
    <w:rsid w:val="001D7F71"/>
    <w:rsid w:val="002149A9"/>
    <w:rsid w:val="002F5031"/>
    <w:rsid w:val="0034327E"/>
    <w:rsid w:val="003559F2"/>
    <w:rsid w:val="00360114"/>
    <w:rsid w:val="00360CA6"/>
    <w:rsid w:val="00361BF4"/>
    <w:rsid w:val="003648A4"/>
    <w:rsid w:val="00387A3E"/>
    <w:rsid w:val="003B1184"/>
    <w:rsid w:val="004A428F"/>
    <w:rsid w:val="004B459E"/>
    <w:rsid w:val="004B472F"/>
    <w:rsid w:val="004D2DB0"/>
    <w:rsid w:val="00531FBB"/>
    <w:rsid w:val="00535369"/>
    <w:rsid w:val="0055284A"/>
    <w:rsid w:val="005A2E17"/>
    <w:rsid w:val="005B24CB"/>
    <w:rsid w:val="005C31B4"/>
    <w:rsid w:val="0060023D"/>
    <w:rsid w:val="00624080"/>
    <w:rsid w:val="006532ED"/>
    <w:rsid w:val="00665E1A"/>
    <w:rsid w:val="0069704E"/>
    <w:rsid w:val="006A3BC6"/>
    <w:rsid w:val="0071499C"/>
    <w:rsid w:val="00727966"/>
    <w:rsid w:val="00757989"/>
    <w:rsid w:val="00762F87"/>
    <w:rsid w:val="00777FAA"/>
    <w:rsid w:val="007A0F51"/>
    <w:rsid w:val="007B57A0"/>
    <w:rsid w:val="007D6381"/>
    <w:rsid w:val="007E3A5A"/>
    <w:rsid w:val="0081292D"/>
    <w:rsid w:val="00871DAB"/>
    <w:rsid w:val="00911D2C"/>
    <w:rsid w:val="0091490A"/>
    <w:rsid w:val="0094126C"/>
    <w:rsid w:val="009663A4"/>
    <w:rsid w:val="009A113F"/>
    <w:rsid w:val="009D778F"/>
    <w:rsid w:val="009E139E"/>
    <w:rsid w:val="00A45E7F"/>
    <w:rsid w:val="00AF16D0"/>
    <w:rsid w:val="00B129F3"/>
    <w:rsid w:val="00B22B61"/>
    <w:rsid w:val="00B7465B"/>
    <w:rsid w:val="00BD6B91"/>
    <w:rsid w:val="00BE55A3"/>
    <w:rsid w:val="00C2604F"/>
    <w:rsid w:val="00C87E1A"/>
    <w:rsid w:val="00CA7D22"/>
    <w:rsid w:val="00CB016D"/>
    <w:rsid w:val="00CD3862"/>
    <w:rsid w:val="00CE25A6"/>
    <w:rsid w:val="00D25666"/>
    <w:rsid w:val="00D41F83"/>
    <w:rsid w:val="00D65EC5"/>
    <w:rsid w:val="00DA1EFD"/>
    <w:rsid w:val="00DB6F32"/>
    <w:rsid w:val="00DD5A3F"/>
    <w:rsid w:val="00EB1A9C"/>
    <w:rsid w:val="00ED4F31"/>
    <w:rsid w:val="00EF1ED3"/>
    <w:rsid w:val="00F45B3F"/>
    <w:rsid w:val="00F6228A"/>
    <w:rsid w:val="00F75E8F"/>
    <w:rsid w:val="00F94FEA"/>
    <w:rsid w:val="00FE6C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C2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autoRedefine/>
    <w:qFormat/>
    <w:rsid w:val="007B57A0"/>
    <w:pPr>
      <w:spacing w:after="0" w:line="240" w:lineRule="auto"/>
    </w:pPr>
    <w:rPr>
      <w:rFonts w:eastAsia="Times New Roman" w:cs="Lucida Sans Unicode"/>
      <w:i/>
      <w:color w:val="000000" w:themeColor="text1"/>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A45E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1499C"/>
    <w:rPr>
      <w:rFonts w:ascii="Tahoma" w:hAnsi="Tahoma" w:cs="Tahoma"/>
    </w:rPr>
  </w:style>
  <w:style w:type="character" w:customStyle="1" w:styleId="BallontekstChar">
    <w:name w:val="Ballontekst Char"/>
    <w:basedOn w:val="Standaardalinea-lettertype"/>
    <w:link w:val="Ballontekst"/>
    <w:uiPriority w:val="99"/>
    <w:semiHidden/>
    <w:rsid w:val="0071499C"/>
    <w:rPr>
      <w:rFonts w:ascii="Tahoma" w:eastAsia="Calibri" w:hAnsi="Tahoma" w:cs="Tahoma"/>
      <w:b/>
      <w:sz w:val="16"/>
      <w:szCs w:val="16"/>
      <w:lang w:eastAsia="nl-NL"/>
    </w:rPr>
  </w:style>
  <w:style w:type="table" w:customStyle="1" w:styleId="Tabelraster1">
    <w:name w:val="Tabelraster1"/>
    <w:basedOn w:val="Standaardtabel"/>
    <w:next w:val="Tabelraster"/>
    <w:rsid w:val="007D63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unhideWhenUsed/>
    <w:rsid w:val="007D6381"/>
  </w:style>
  <w:style w:type="character" w:customStyle="1" w:styleId="VoetnoottekstChar">
    <w:name w:val="Voetnoottekst Char"/>
    <w:basedOn w:val="Standaardalinea-lettertype"/>
    <w:link w:val="Voetnoottekst"/>
    <w:uiPriority w:val="99"/>
    <w:rsid w:val="007D6381"/>
    <w:rPr>
      <w:rFonts w:ascii="Lucida Sans Unicode" w:eastAsia="Calibri" w:hAnsi="Lucida Sans Unicode" w:cs="Lucida Sans Unicode"/>
      <w:b/>
      <w:sz w:val="20"/>
      <w:szCs w:val="20"/>
      <w:lang w:eastAsia="nl-NL"/>
    </w:rPr>
  </w:style>
  <w:style w:type="character" w:styleId="Voetnootmarkering">
    <w:name w:val="footnote reference"/>
    <w:basedOn w:val="Standaardalinea-lettertype"/>
    <w:uiPriority w:val="99"/>
    <w:semiHidden/>
    <w:unhideWhenUsed/>
    <w:rsid w:val="007D6381"/>
    <w:rPr>
      <w:vertAlign w:val="superscript"/>
    </w:rPr>
  </w:style>
  <w:style w:type="paragraph" w:styleId="Eindnoottekst">
    <w:name w:val="endnote text"/>
    <w:basedOn w:val="Standaard"/>
    <w:link w:val="EindnoottekstChar"/>
    <w:uiPriority w:val="99"/>
    <w:semiHidden/>
    <w:unhideWhenUsed/>
    <w:rsid w:val="009D778F"/>
  </w:style>
  <w:style w:type="character" w:customStyle="1" w:styleId="EindnoottekstChar">
    <w:name w:val="Eindnoottekst Char"/>
    <w:basedOn w:val="Standaardalinea-lettertype"/>
    <w:link w:val="Eindnoottekst"/>
    <w:uiPriority w:val="99"/>
    <w:semiHidden/>
    <w:rsid w:val="009D778F"/>
    <w:rPr>
      <w:rFonts w:ascii="Lucida Sans Unicode" w:eastAsia="Calibri" w:hAnsi="Lucida Sans Unicode" w:cs="Lucida Sans Unicode"/>
      <w:b/>
      <w:sz w:val="20"/>
      <w:szCs w:val="20"/>
      <w:lang w:eastAsia="nl-NL"/>
    </w:rPr>
  </w:style>
  <w:style w:type="character" w:styleId="Eindnootmarkering">
    <w:name w:val="endnote reference"/>
    <w:basedOn w:val="Standaardalinea-lettertype"/>
    <w:uiPriority w:val="99"/>
    <w:semiHidden/>
    <w:unhideWhenUsed/>
    <w:rsid w:val="009D778F"/>
    <w:rPr>
      <w:vertAlign w:val="superscript"/>
    </w:rPr>
  </w:style>
  <w:style w:type="paragraph" w:styleId="Koptekst">
    <w:name w:val="header"/>
    <w:basedOn w:val="Standaard"/>
    <w:link w:val="KoptekstChar"/>
    <w:uiPriority w:val="99"/>
    <w:unhideWhenUsed/>
    <w:rsid w:val="0055284A"/>
    <w:pPr>
      <w:tabs>
        <w:tab w:val="center" w:pos="4536"/>
        <w:tab w:val="right" w:pos="9072"/>
      </w:tabs>
    </w:pPr>
  </w:style>
  <w:style w:type="character" w:customStyle="1" w:styleId="KoptekstChar">
    <w:name w:val="Koptekst Char"/>
    <w:basedOn w:val="Standaardalinea-lettertype"/>
    <w:link w:val="Koptekst"/>
    <w:uiPriority w:val="99"/>
    <w:rsid w:val="0055284A"/>
    <w:rPr>
      <w:rFonts w:ascii="Lucida Sans Unicode" w:eastAsia="Calibri" w:hAnsi="Lucida Sans Unicode" w:cs="Lucida Sans Unicode"/>
      <w:b/>
      <w:sz w:val="20"/>
      <w:szCs w:val="20"/>
      <w:lang w:eastAsia="nl-NL"/>
    </w:rPr>
  </w:style>
  <w:style w:type="paragraph" w:styleId="Voettekst">
    <w:name w:val="footer"/>
    <w:basedOn w:val="Standaard"/>
    <w:link w:val="VoettekstChar"/>
    <w:uiPriority w:val="99"/>
    <w:unhideWhenUsed/>
    <w:rsid w:val="0055284A"/>
    <w:pPr>
      <w:tabs>
        <w:tab w:val="center" w:pos="4536"/>
        <w:tab w:val="right" w:pos="9072"/>
      </w:tabs>
    </w:pPr>
  </w:style>
  <w:style w:type="character" w:customStyle="1" w:styleId="VoettekstChar">
    <w:name w:val="Voettekst Char"/>
    <w:basedOn w:val="Standaardalinea-lettertype"/>
    <w:link w:val="Voettekst"/>
    <w:uiPriority w:val="99"/>
    <w:rsid w:val="0055284A"/>
    <w:rPr>
      <w:rFonts w:ascii="Lucida Sans Unicode" w:eastAsia="Calibri" w:hAnsi="Lucida Sans Unicode" w:cs="Lucida Sans Unicode"/>
      <w:b/>
      <w:sz w:val="20"/>
      <w:szCs w:val="20"/>
      <w:lang w:eastAsia="nl-NL"/>
    </w:rPr>
  </w:style>
  <w:style w:type="character" w:styleId="Subtielebenadrukking">
    <w:name w:val="Subtle Emphasis"/>
    <w:basedOn w:val="Standaardalinea-lettertype"/>
    <w:uiPriority w:val="19"/>
    <w:qFormat/>
    <w:rsid w:val="00360114"/>
    <w:rPr>
      <w:i/>
      <w:iCs/>
      <w:color w:val="808080" w:themeColor="text1" w:themeTint="7F"/>
    </w:rPr>
  </w:style>
  <w:style w:type="character" w:styleId="Verwijzingopmerking">
    <w:name w:val="annotation reference"/>
    <w:basedOn w:val="Standaardalinea-lettertype"/>
    <w:uiPriority w:val="99"/>
    <w:semiHidden/>
    <w:unhideWhenUsed/>
    <w:rsid w:val="00387A3E"/>
    <w:rPr>
      <w:sz w:val="16"/>
      <w:szCs w:val="16"/>
    </w:rPr>
  </w:style>
  <w:style w:type="paragraph" w:styleId="Tekstopmerking">
    <w:name w:val="annotation text"/>
    <w:basedOn w:val="Standaard"/>
    <w:link w:val="TekstopmerkingChar"/>
    <w:uiPriority w:val="99"/>
    <w:unhideWhenUsed/>
    <w:rsid w:val="00387A3E"/>
  </w:style>
  <w:style w:type="character" w:customStyle="1" w:styleId="TekstopmerkingChar">
    <w:name w:val="Tekst opmerking Char"/>
    <w:basedOn w:val="Standaardalinea-lettertype"/>
    <w:link w:val="Tekstopmerking"/>
    <w:uiPriority w:val="99"/>
    <w:rsid w:val="00387A3E"/>
    <w:rPr>
      <w:rFonts w:ascii="Lucida Sans Unicode" w:eastAsia="Calibri" w:hAnsi="Lucida Sans Unicode" w:cs="Lucida Sans Unicode"/>
      <w:b/>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387A3E"/>
    <w:rPr>
      <w:bCs/>
    </w:rPr>
  </w:style>
  <w:style w:type="character" w:customStyle="1" w:styleId="OnderwerpvanopmerkingChar">
    <w:name w:val="Onderwerp van opmerking Char"/>
    <w:basedOn w:val="TekstopmerkingChar"/>
    <w:link w:val="Onderwerpvanopmerking"/>
    <w:uiPriority w:val="99"/>
    <w:semiHidden/>
    <w:rsid w:val="00387A3E"/>
    <w:rPr>
      <w:rFonts w:ascii="Lucida Sans Unicode" w:eastAsia="Calibri" w:hAnsi="Lucida Sans Unicode" w:cs="Lucida Sans Unicode"/>
      <w:b/>
      <w:bCs/>
      <w:sz w:val="20"/>
      <w:szCs w:val="20"/>
      <w:lang w:eastAsia="nl-NL"/>
    </w:rPr>
  </w:style>
  <w:style w:type="paragraph" w:styleId="Lijstalinea">
    <w:name w:val="List Paragraph"/>
    <w:aliases w:val="Opsomming"/>
    <w:basedOn w:val="Standaard"/>
    <w:link w:val="LijstalineaChar"/>
    <w:uiPriority w:val="34"/>
    <w:qFormat/>
    <w:rsid w:val="009A113F"/>
    <w:pPr>
      <w:ind w:left="720"/>
      <w:contextualSpacing/>
    </w:pPr>
  </w:style>
  <w:style w:type="character" w:styleId="Zwaar">
    <w:name w:val="Strong"/>
    <w:basedOn w:val="Standaardalinea-lettertype"/>
    <w:uiPriority w:val="22"/>
    <w:qFormat/>
    <w:rsid w:val="00ED4F31"/>
    <w:rPr>
      <w:b/>
      <w:bCs/>
    </w:rPr>
  </w:style>
  <w:style w:type="paragraph" w:styleId="Titel">
    <w:name w:val="Title"/>
    <w:basedOn w:val="Standaard"/>
    <w:next w:val="Standaard"/>
    <w:link w:val="TitelChar"/>
    <w:uiPriority w:val="10"/>
    <w:qFormat/>
    <w:rsid w:val="00ED4F31"/>
    <w:pPr>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ED4F31"/>
    <w:rPr>
      <w:rFonts w:asciiTheme="majorHAnsi" w:eastAsiaTheme="majorEastAsia" w:hAnsiTheme="majorHAnsi" w:cstheme="majorBidi"/>
      <w:spacing w:val="-10"/>
      <w:kern w:val="28"/>
      <w:sz w:val="56"/>
      <w:szCs w:val="56"/>
      <w:lang w:eastAsia="nl-NL"/>
    </w:rPr>
  </w:style>
  <w:style w:type="character" w:customStyle="1" w:styleId="LijstalineaChar">
    <w:name w:val="Lijstalinea Char"/>
    <w:aliases w:val="Opsomming Char"/>
    <w:basedOn w:val="Standaardalinea-lettertype"/>
    <w:link w:val="Lijstalinea"/>
    <w:uiPriority w:val="34"/>
    <w:rsid w:val="00CE25A6"/>
    <w:rPr>
      <w:rFonts w:eastAsia="Times New Roman" w:cs="Lucida Sans Unicode"/>
      <w:i/>
      <w:color w:val="000000" w:themeColor="text1"/>
      <w:sz w:val="20"/>
      <w:szCs w:val="20"/>
    </w:rPr>
  </w:style>
  <w:style w:type="paragraph" w:styleId="Geenafstand">
    <w:name w:val="No Spacing"/>
    <w:uiPriority w:val="1"/>
    <w:qFormat/>
    <w:rsid w:val="00CE25A6"/>
    <w:pPr>
      <w:spacing w:after="0" w:line="240" w:lineRule="auto"/>
    </w:pPr>
    <w:rPr>
      <w:rFonts w:eastAsia="Times New Roman" w:cs="Lucida Sans Unicode"/>
      <w:i/>
      <w:color w:val="000000" w:themeColor="text1"/>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autoRedefine/>
    <w:qFormat/>
    <w:rsid w:val="007B57A0"/>
    <w:pPr>
      <w:spacing w:after="0" w:line="240" w:lineRule="auto"/>
    </w:pPr>
    <w:rPr>
      <w:rFonts w:eastAsia="Times New Roman" w:cs="Lucida Sans Unicode"/>
      <w:i/>
      <w:color w:val="000000" w:themeColor="text1"/>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A45E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1499C"/>
    <w:rPr>
      <w:rFonts w:ascii="Tahoma" w:hAnsi="Tahoma" w:cs="Tahoma"/>
    </w:rPr>
  </w:style>
  <w:style w:type="character" w:customStyle="1" w:styleId="BallontekstChar">
    <w:name w:val="Ballontekst Char"/>
    <w:basedOn w:val="Standaardalinea-lettertype"/>
    <w:link w:val="Ballontekst"/>
    <w:uiPriority w:val="99"/>
    <w:semiHidden/>
    <w:rsid w:val="0071499C"/>
    <w:rPr>
      <w:rFonts w:ascii="Tahoma" w:eastAsia="Calibri" w:hAnsi="Tahoma" w:cs="Tahoma"/>
      <w:b/>
      <w:sz w:val="16"/>
      <w:szCs w:val="16"/>
      <w:lang w:eastAsia="nl-NL"/>
    </w:rPr>
  </w:style>
  <w:style w:type="table" w:customStyle="1" w:styleId="Tabelraster1">
    <w:name w:val="Tabelraster1"/>
    <w:basedOn w:val="Standaardtabel"/>
    <w:next w:val="Tabelraster"/>
    <w:rsid w:val="007D63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unhideWhenUsed/>
    <w:rsid w:val="007D6381"/>
  </w:style>
  <w:style w:type="character" w:customStyle="1" w:styleId="VoetnoottekstChar">
    <w:name w:val="Voetnoottekst Char"/>
    <w:basedOn w:val="Standaardalinea-lettertype"/>
    <w:link w:val="Voetnoottekst"/>
    <w:uiPriority w:val="99"/>
    <w:rsid w:val="007D6381"/>
    <w:rPr>
      <w:rFonts w:ascii="Lucida Sans Unicode" w:eastAsia="Calibri" w:hAnsi="Lucida Sans Unicode" w:cs="Lucida Sans Unicode"/>
      <w:b/>
      <w:sz w:val="20"/>
      <w:szCs w:val="20"/>
      <w:lang w:eastAsia="nl-NL"/>
    </w:rPr>
  </w:style>
  <w:style w:type="character" w:styleId="Voetnootmarkering">
    <w:name w:val="footnote reference"/>
    <w:basedOn w:val="Standaardalinea-lettertype"/>
    <w:uiPriority w:val="99"/>
    <w:semiHidden/>
    <w:unhideWhenUsed/>
    <w:rsid w:val="007D6381"/>
    <w:rPr>
      <w:vertAlign w:val="superscript"/>
    </w:rPr>
  </w:style>
  <w:style w:type="paragraph" w:styleId="Eindnoottekst">
    <w:name w:val="endnote text"/>
    <w:basedOn w:val="Standaard"/>
    <w:link w:val="EindnoottekstChar"/>
    <w:uiPriority w:val="99"/>
    <w:semiHidden/>
    <w:unhideWhenUsed/>
    <w:rsid w:val="009D778F"/>
  </w:style>
  <w:style w:type="character" w:customStyle="1" w:styleId="EindnoottekstChar">
    <w:name w:val="Eindnoottekst Char"/>
    <w:basedOn w:val="Standaardalinea-lettertype"/>
    <w:link w:val="Eindnoottekst"/>
    <w:uiPriority w:val="99"/>
    <w:semiHidden/>
    <w:rsid w:val="009D778F"/>
    <w:rPr>
      <w:rFonts w:ascii="Lucida Sans Unicode" w:eastAsia="Calibri" w:hAnsi="Lucida Sans Unicode" w:cs="Lucida Sans Unicode"/>
      <w:b/>
      <w:sz w:val="20"/>
      <w:szCs w:val="20"/>
      <w:lang w:eastAsia="nl-NL"/>
    </w:rPr>
  </w:style>
  <w:style w:type="character" w:styleId="Eindnootmarkering">
    <w:name w:val="endnote reference"/>
    <w:basedOn w:val="Standaardalinea-lettertype"/>
    <w:uiPriority w:val="99"/>
    <w:semiHidden/>
    <w:unhideWhenUsed/>
    <w:rsid w:val="009D778F"/>
    <w:rPr>
      <w:vertAlign w:val="superscript"/>
    </w:rPr>
  </w:style>
  <w:style w:type="paragraph" w:styleId="Koptekst">
    <w:name w:val="header"/>
    <w:basedOn w:val="Standaard"/>
    <w:link w:val="KoptekstChar"/>
    <w:uiPriority w:val="99"/>
    <w:unhideWhenUsed/>
    <w:rsid w:val="0055284A"/>
    <w:pPr>
      <w:tabs>
        <w:tab w:val="center" w:pos="4536"/>
        <w:tab w:val="right" w:pos="9072"/>
      </w:tabs>
    </w:pPr>
  </w:style>
  <w:style w:type="character" w:customStyle="1" w:styleId="KoptekstChar">
    <w:name w:val="Koptekst Char"/>
    <w:basedOn w:val="Standaardalinea-lettertype"/>
    <w:link w:val="Koptekst"/>
    <w:uiPriority w:val="99"/>
    <w:rsid w:val="0055284A"/>
    <w:rPr>
      <w:rFonts w:ascii="Lucida Sans Unicode" w:eastAsia="Calibri" w:hAnsi="Lucida Sans Unicode" w:cs="Lucida Sans Unicode"/>
      <w:b/>
      <w:sz w:val="20"/>
      <w:szCs w:val="20"/>
      <w:lang w:eastAsia="nl-NL"/>
    </w:rPr>
  </w:style>
  <w:style w:type="paragraph" w:styleId="Voettekst">
    <w:name w:val="footer"/>
    <w:basedOn w:val="Standaard"/>
    <w:link w:val="VoettekstChar"/>
    <w:uiPriority w:val="99"/>
    <w:unhideWhenUsed/>
    <w:rsid w:val="0055284A"/>
    <w:pPr>
      <w:tabs>
        <w:tab w:val="center" w:pos="4536"/>
        <w:tab w:val="right" w:pos="9072"/>
      </w:tabs>
    </w:pPr>
  </w:style>
  <w:style w:type="character" w:customStyle="1" w:styleId="VoettekstChar">
    <w:name w:val="Voettekst Char"/>
    <w:basedOn w:val="Standaardalinea-lettertype"/>
    <w:link w:val="Voettekst"/>
    <w:uiPriority w:val="99"/>
    <w:rsid w:val="0055284A"/>
    <w:rPr>
      <w:rFonts w:ascii="Lucida Sans Unicode" w:eastAsia="Calibri" w:hAnsi="Lucida Sans Unicode" w:cs="Lucida Sans Unicode"/>
      <w:b/>
      <w:sz w:val="20"/>
      <w:szCs w:val="20"/>
      <w:lang w:eastAsia="nl-NL"/>
    </w:rPr>
  </w:style>
  <w:style w:type="character" w:styleId="Subtielebenadrukking">
    <w:name w:val="Subtle Emphasis"/>
    <w:basedOn w:val="Standaardalinea-lettertype"/>
    <w:uiPriority w:val="19"/>
    <w:qFormat/>
    <w:rsid w:val="00360114"/>
    <w:rPr>
      <w:i/>
      <w:iCs/>
      <w:color w:val="808080" w:themeColor="text1" w:themeTint="7F"/>
    </w:rPr>
  </w:style>
  <w:style w:type="character" w:styleId="Verwijzingopmerking">
    <w:name w:val="annotation reference"/>
    <w:basedOn w:val="Standaardalinea-lettertype"/>
    <w:uiPriority w:val="99"/>
    <w:semiHidden/>
    <w:unhideWhenUsed/>
    <w:rsid w:val="00387A3E"/>
    <w:rPr>
      <w:sz w:val="16"/>
      <w:szCs w:val="16"/>
    </w:rPr>
  </w:style>
  <w:style w:type="paragraph" w:styleId="Tekstopmerking">
    <w:name w:val="annotation text"/>
    <w:basedOn w:val="Standaard"/>
    <w:link w:val="TekstopmerkingChar"/>
    <w:uiPriority w:val="99"/>
    <w:unhideWhenUsed/>
    <w:rsid w:val="00387A3E"/>
  </w:style>
  <w:style w:type="character" w:customStyle="1" w:styleId="TekstopmerkingChar">
    <w:name w:val="Tekst opmerking Char"/>
    <w:basedOn w:val="Standaardalinea-lettertype"/>
    <w:link w:val="Tekstopmerking"/>
    <w:uiPriority w:val="99"/>
    <w:rsid w:val="00387A3E"/>
    <w:rPr>
      <w:rFonts w:ascii="Lucida Sans Unicode" w:eastAsia="Calibri" w:hAnsi="Lucida Sans Unicode" w:cs="Lucida Sans Unicode"/>
      <w:b/>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387A3E"/>
    <w:rPr>
      <w:bCs/>
    </w:rPr>
  </w:style>
  <w:style w:type="character" w:customStyle="1" w:styleId="OnderwerpvanopmerkingChar">
    <w:name w:val="Onderwerp van opmerking Char"/>
    <w:basedOn w:val="TekstopmerkingChar"/>
    <w:link w:val="Onderwerpvanopmerking"/>
    <w:uiPriority w:val="99"/>
    <w:semiHidden/>
    <w:rsid w:val="00387A3E"/>
    <w:rPr>
      <w:rFonts w:ascii="Lucida Sans Unicode" w:eastAsia="Calibri" w:hAnsi="Lucida Sans Unicode" w:cs="Lucida Sans Unicode"/>
      <w:b/>
      <w:bCs/>
      <w:sz w:val="20"/>
      <w:szCs w:val="20"/>
      <w:lang w:eastAsia="nl-NL"/>
    </w:rPr>
  </w:style>
  <w:style w:type="paragraph" w:styleId="Lijstalinea">
    <w:name w:val="List Paragraph"/>
    <w:aliases w:val="Opsomming"/>
    <w:basedOn w:val="Standaard"/>
    <w:link w:val="LijstalineaChar"/>
    <w:uiPriority w:val="34"/>
    <w:qFormat/>
    <w:rsid w:val="009A113F"/>
    <w:pPr>
      <w:ind w:left="720"/>
      <w:contextualSpacing/>
    </w:pPr>
  </w:style>
  <w:style w:type="character" w:styleId="Zwaar">
    <w:name w:val="Strong"/>
    <w:basedOn w:val="Standaardalinea-lettertype"/>
    <w:uiPriority w:val="22"/>
    <w:qFormat/>
    <w:rsid w:val="00ED4F31"/>
    <w:rPr>
      <w:b/>
      <w:bCs/>
    </w:rPr>
  </w:style>
  <w:style w:type="paragraph" w:styleId="Titel">
    <w:name w:val="Title"/>
    <w:basedOn w:val="Standaard"/>
    <w:next w:val="Standaard"/>
    <w:link w:val="TitelChar"/>
    <w:uiPriority w:val="10"/>
    <w:qFormat/>
    <w:rsid w:val="00ED4F31"/>
    <w:pPr>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ED4F31"/>
    <w:rPr>
      <w:rFonts w:asciiTheme="majorHAnsi" w:eastAsiaTheme="majorEastAsia" w:hAnsiTheme="majorHAnsi" w:cstheme="majorBidi"/>
      <w:spacing w:val="-10"/>
      <w:kern w:val="28"/>
      <w:sz w:val="56"/>
      <w:szCs w:val="56"/>
      <w:lang w:eastAsia="nl-NL"/>
    </w:rPr>
  </w:style>
  <w:style w:type="character" w:customStyle="1" w:styleId="LijstalineaChar">
    <w:name w:val="Lijstalinea Char"/>
    <w:aliases w:val="Opsomming Char"/>
    <w:basedOn w:val="Standaardalinea-lettertype"/>
    <w:link w:val="Lijstalinea"/>
    <w:uiPriority w:val="34"/>
    <w:rsid w:val="00CE25A6"/>
    <w:rPr>
      <w:rFonts w:eastAsia="Times New Roman" w:cs="Lucida Sans Unicode"/>
      <w:i/>
      <w:color w:val="000000" w:themeColor="text1"/>
      <w:sz w:val="20"/>
      <w:szCs w:val="20"/>
    </w:rPr>
  </w:style>
  <w:style w:type="paragraph" w:styleId="Geenafstand">
    <w:name w:val="No Spacing"/>
    <w:uiPriority w:val="1"/>
    <w:qFormat/>
    <w:rsid w:val="00CE25A6"/>
    <w:pPr>
      <w:spacing w:after="0" w:line="240" w:lineRule="auto"/>
    </w:pPr>
    <w:rPr>
      <w:rFonts w:eastAsia="Times New Roman" w:cs="Lucida Sans Unicode"/>
      <w:i/>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339243">
      <w:bodyDiv w:val="1"/>
      <w:marLeft w:val="0"/>
      <w:marRight w:val="0"/>
      <w:marTop w:val="0"/>
      <w:marBottom w:val="0"/>
      <w:divBdr>
        <w:top w:val="none" w:sz="0" w:space="0" w:color="auto"/>
        <w:left w:val="none" w:sz="0" w:space="0" w:color="auto"/>
        <w:bottom w:val="none" w:sz="0" w:space="0" w:color="auto"/>
        <w:right w:val="none" w:sz="0" w:space="0" w:color="auto"/>
      </w:divBdr>
    </w:div>
    <w:div w:id="180546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trouwelijkheid xmlns="528e656d-4f2f-4f1b-a763-6ee946ea4b83">Intern</Vertrouwelijkheid>
    <_dlc_DocId xmlns="59873cec-0eb1-470d-870a-b72f6ce2ef0d">A57R4ZZ2FVNN-1747780426-60</_dlc_DocId>
    <TaxCatchAll xmlns="59873cec-0eb1-470d-870a-b72f6ce2ef0d">
      <Value>8</Value>
      <Value>9</Value>
      <Value>1</Value>
      <Value>2</Value>
    </TaxCatchAll>
    <_dlc_DocIdUrl xmlns="59873cec-0eb1-470d-870a-b72f6ce2ef0d">
      <Url>https://samenwerken.denhaag.nl/projecten/p19_0348/DS01/_layouts/15/DocIdRedir.aspx?ID=A57R4ZZ2FVNN-1747780426-60</Url>
      <Description>A57R4ZZ2FVNN-1747780426-60</Description>
    </_dlc_DocIdUrl>
    <p029ae155e3448ff930bd1772e820f44 xmlns="59873cec-0eb1-470d-870a-b72f6ce2ef0d">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dc204854-91f3-4ee1-9948-fc66bf60ba48</TermId>
        </TermInfo>
      </Terms>
    </p029ae155e3448ff930bd1772e820f44>
    <d50c7031c3e14e86852728633980e2f5 xmlns="59873cec-0eb1-470d-870a-b72f6ce2ef0d">
      <Terms xmlns="http://schemas.microsoft.com/office/infopath/2007/PartnerControls">
        <TermInfo xmlns="http://schemas.microsoft.com/office/infopath/2007/PartnerControls">
          <TermName xmlns="http://schemas.microsoft.com/office/infopath/2007/PartnerControls">BEC</TermName>
          <TermId xmlns="http://schemas.microsoft.com/office/infopath/2007/PartnerControls">18db848a-7130-4f3d-8a09-02a244d861c9</TermId>
        </TermInfo>
      </Terms>
    </d50c7031c3e14e86852728633980e2f5>
    <TaxKeywordTaxHTField xmlns="59873cec-0eb1-470d-870a-b72f6ce2ef0d">
      <Terms xmlns="http://schemas.microsoft.com/office/infopath/2007/PartnerControls"/>
    </TaxKeywordTaxHTField>
    <ebb03eb60f1c456383d550cda2a2ac01 xmlns="59873cec-0eb1-470d-870a-b72f6ce2ef0d">
      <Terms xmlns="http://schemas.microsoft.com/office/infopath/2007/PartnerControls">
        <TermInfo xmlns="http://schemas.microsoft.com/office/infopath/2007/PartnerControls">
          <TermName xmlns="http://schemas.microsoft.com/office/infopath/2007/PartnerControls">Interne vastlegging</TermName>
          <TermId xmlns="http://schemas.microsoft.com/office/infopath/2007/PartnerControls">89714822-3bdc-42a4-a917-19c2b7edd244</TermId>
        </TermInfo>
      </Terms>
    </ebb03eb60f1c456383d550cda2a2ac01>
    <Taakveld xmlns="12ea201c-dc8e-410f-9091-38f9fa5d1543">Alle taakgebieden</Taakveld>
    <Procestype xmlns="12ea201c-dc8e-410f-9091-38f9fa5d1543">16.1 Overeenkomsten aangaan [generiek]</Procestype>
    <Bronomgeving xmlns="12ea201c-dc8e-410f-9091-38f9fa5d1543">BEC Inkoop - 190101 - GERESERVEERD</Bronomgeving>
    <ofae577968ed4be8b7cfa6b3c1b2b2a3 xmlns="59873cec-0eb1-470d-870a-b72f6ce2ef0d">
      <Terms xmlns="http://schemas.microsoft.com/office/infopath/2007/PartnerControls">
        <TermInfo xmlns="http://schemas.microsoft.com/office/infopath/2007/PartnerControls">
          <TermName xmlns="http://schemas.microsoft.com/office/infopath/2007/PartnerControls">Documentatie</TermName>
          <TermId xmlns="http://schemas.microsoft.com/office/infopath/2007/PartnerControls">c8b0bf0e-0b8a-4160-af31-b347f749c788</TermId>
        </TermInfo>
      </Terms>
    </ofae577968ed4be8b7cfa6b3c1b2b2a3>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DH Word Document" ma:contentTypeID="0x010100BEC55C395C3A4D439500036AD5EAA4130017B661F0AC83457A8AB050DC9D6208DE00E6B6EEDDE638584DAFEAE5B785FF8071" ma:contentTypeVersion="19" ma:contentTypeDescription="Maak een nieuw Word document." ma:contentTypeScope="" ma:versionID="55ff74045612c326c0b0d4c3a5075834">
  <xsd:schema xmlns:xsd="http://www.w3.org/2001/XMLSchema" xmlns:xs="http://www.w3.org/2001/XMLSchema" xmlns:p="http://schemas.microsoft.com/office/2006/metadata/properties" xmlns:ns2="59873cec-0eb1-470d-870a-b72f6ce2ef0d" xmlns:ns3="528e656d-4f2f-4f1b-a763-6ee946ea4b83" xmlns:ns4="12ea201c-dc8e-410f-9091-38f9fa5d1543" targetNamespace="http://schemas.microsoft.com/office/2006/metadata/properties" ma:root="true" ma:fieldsID="82c8028303b1827e820e1686eee83b60" ns2:_="" ns3:_="" ns4:_="">
    <xsd:import namespace="59873cec-0eb1-470d-870a-b72f6ce2ef0d"/>
    <xsd:import namespace="528e656d-4f2f-4f1b-a763-6ee946ea4b83"/>
    <xsd:import namespace="12ea201c-dc8e-410f-9091-38f9fa5d1543"/>
    <xsd:element name="properties">
      <xsd:complexType>
        <xsd:sequence>
          <xsd:element name="documentManagement">
            <xsd:complexType>
              <xsd:all>
                <xsd:element ref="ns3:Vertrouwelijkheid"/>
                <xsd:element ref="ns4:Taakveld"/>
                <xsd:element ref="ns4:Procestype"/>
                <xsd:element ref="ns4:Bronomgeving" minOccurs="0"/>
                <xsd:element ref="ns2:TaxKeywordTaxHTField" minOccurs="0"/>
                <xsd:element ref="ns2:TaxCatchAll" minOccurs="0"/>
                <xsd:element ref="ns2:TaxCatchAllLabel" minOccurs="0"/>
                <xsd:element ref="ns2:ofae577968ed4be8b7cfa6b3c1b2b2a3" minOccurs="0"/>
                <xsd:element ref="ns2:d50c7031c3e14e86852728633980e2f5" minOccurs="0"/>
                <xsd:element ref="ns2:p029ae155e3448ff930bd1772e820f44" minOccurs="0"/>
                <xsd:element ref="ns2:_dlc_DocId" minOccurs="0"/>
                <xsd:element ref="ns2:_dlc_DocIdUrl" minOccurs="0"/>
                <xsd:element ref="ns2:_dlc_DocIdPersistId" minOccurs="0"/>
                <xsd:element ref="ns2:ebb03eb60f1c456383d550cda2a2ac0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873cec-0eb1-470d-870a-b72f6ce2ef0d" elementFormDefault="qualified">
    <xsd:import namespace="http://schemas.microsoft.com/office/2006/documentManagement/types"/>
    <xsd:import namespace="http://schemas.microsoft.com/office/infopath/2007/PartnerControls"/>
    <xsd:element name="TaxKeywordTaxHTField" ma:index="10" nillable="true" ma:taxonomy="true" ma:internalName="TaxKeywordTaxHTField" ma:taxonomyFieldName="TaxKeyword" ma:displayName="Ondernemingstrefwoorden" ma:fieldId="{23f27201-bee3-471e-b2e7-b64fd8b7ca38}" ma:taxonomyMulti="true" ma:sspId="5606f173-54b2-4666-9a8e-e147789621ec"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Catch-all-kolom van taxonomie" ma:hidden="true" ma:list="{7406c895-4acf-4f83-94db-1b7206ca446d}" ma:internalName="TaxCatchAll" ma:showField="CatchAllData" ma:web="59873cec-0eb1-470d-870a-b72f6ce2ef0d">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Catch-all-kolom van taxonomie1" ma:hidden="true" ma:list="{7406c895-4acf-4f83-94db-1b7206ca446d}" ma:internalName="TaxCatchAllLabel" ma:readOnly="true" ma:showField="CatchAllDataLabel" ma:web="59873cec-0eb1-470d-870a-b72f6ce2ef0d">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ma:taxonomy="true" ma:internalName="ofae577968ed4be8b7cfa6b3c1b2b2a3" ma:taxonomyFieldName="Documentsoort" ma:displayName="Documentsoort" ma:indexed="true" ma:readOnly="false" ma:fieldId="{8fae5779-68ed-4be8-b7cf-a6b3c1b2b2a3}" ma:sspId="5606f173-54b2-4666-9a8e-e147789621ec" ma:termSetId="44435a80-4415-4597-a153-5101d02dcbdd" ma:anchorId="00000000-0000-0000-0000-000000000000" ma:open="false" ma:isKeyword="false">
      <xsd:complexType>
        <xsd:sequence>
          <xsd:element ref="pc:Terms" minOccurs="0" maxOccurs="1"/>
        </xsd:sequence>
      </xsd:complexType>
    </xsd:element>
    <xsd:element name="d50c7031c3e14e86852728633980e2f5" ma:index="18" ma:taxonomy="true" ma:internalName="d50c7031c3e14e86852728633980e2f5" ma:taxonomyFieldName="Organisatieonderdeel" ma:displayName="Organisatieonderdeel" ma:readOnly="false" ma:default="2;#BEC|18db848a-7130-4f3d-8a09-02a244d861c9" ma:fieldId="{d50c7031-c3e1-4e86-8527-28633980e2f5}" ma:sspId="5606f173-54b2-4666-9a8e-e147789621ec" ma:termSetId="dd87c370-e93f-4821-aaf8-b55e9f72b46e" ma:anchorId="00000000-0000-0000-0000-000000000000" ma:open="false" ma:isKeyword="false">
      <xsd:complexType>
        <xsd:sequence>
          <xsd:element ref="pc:Terms" minOccurs="0" maxOccurs="1"/>
        </xsd:sequence>
      </xsd:complexType>
    </xsd:element>
    <xsd:element name="p029ae155e3448ff930bd1772e820f44" ma:index="20" ma:taxonomy="true" ma:internalName="p029ae155e3448ff930bd1772e820f44" ma:taxonomyFieldName="Jaar" ma:displayName="Jaar" ma:indexed="true" ma:readOnly="false" ma:default="1;#2019|dc204854-91f3-4ee1-9948-fc66bf60ba48" ma:fieldId="{9029ae15-5e34-48ff-930b-d1772e820f44}" ma:sspId="5606f173-54b2-4666-9a8e-e147789621ec" ma:termSetId="666e451b-ffc6-41dd-9024-ff74e0c538aa" ma:anchorId="00000000-0000-0000-0000-000000000000" ma:open="false" ma:isKeyword="false">
      <xsd:complexType>
        <xsd:sequence>
          <xsd:element ref="pc:Terms" minOccurs="0" maxOccurs="1"/>
        </xsd:sequence>
      </xsd:complexType>
    </xsd:element>
    <xsd:element name="_dlc_DocId" ma:index="23" nillable="true" ma:displayName="Waarde van de document-id" ma:description="De waarde van de document-id die aan dit item is toegewezen." ma:internalName="_dlc_DocId" ma:readOnly="true">
      <xsd:simpleType>
        <xsd:restriction base="dms:Text"/>
      </xsd:simpleType>
    </xsd:element>
    <xsd:element name="_dlc_DocIdUrl" ma:index="2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ebb03eb60f1c456383d550cda2a2ac01" ma:index="26" ma:taxonomy="true" ma:internalName="ebb03eb60f1c456383d550cda2a2ac01" ma:taxonomyFieldName="Teamtrefwoorden" ma:displayName="Teamtrefwoorden" ma:indexed="true" ma:readOnly="false" ma:fieldId="{ebb03eb6-0f1c-4563-83d5-50cda2a2ac01}" ma:sspId="5606f173-54b2-4666-9a8e-e147789621ec" ma:termSetId="5d89a7ed-962d-40c6-ac2d-73dfca681f4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8e656d-4f2f-4f1b-a763-6ee946ea4b83" elementFormDefault="qualified">
    <xsd:import namespace="http://schemas.microsoft.com/office/2006/documentManagement/types"/>
    <xsd:import namespace="http://schemas.microsoft.com/office/infopath/2007/PartnerControls"/>
    <xsd:element name="Vertrouwelijkheid" ma:index="4" ma:displayName="Vertrouwelijkheid" ma:description="Deze waarde geeft aan of een document vertrouwelijk is of niet. Dit is puur informatief en zorgt er niet voor dat het document wordt afgeschermd." ma:format="Dropdown" ma:internalName="Vertrouwelijkheid" ma:readOnly="false">
      <xsd:simpleType>
        <xsd:restriction base="dms:Choice">
          <xsd:enumeration value="Openbaar"/>
          <xsd:enumeration value="Intern"/>
          <xsd:enumeration value="Vertrouwelijk"/>
        </xsd:restriction>
      </xsd:simpleType>
    </xsd:element>
  </xsd:schema>
  <xsd:schema xmlns:xsd="http://www.w3.org/2001/XMLSchema" xmlns:xs="http://www.w3.org/2001/XMLSchema" xmlns:dms="http://schemas.microsoft.com/office/2006/documentManagement/types" xmlns:pc="http://schemas.microsoft.com/office/infopath/2007/PartnerControls" targetNamespace="12ea201c-dc8e-410f-9091-38f9fa5d1543" elementFormDefault="qualified">
    <xsd:import namespace="http://schemas.microsoft.com/office/2006/documentManagement/types"/>
    <xsd:import namespace="http://schemas.microsoft.com/office/infopath/2007/PartnerControls"/>
    <xsd:element name="Taakveld" ma:index="7" ma:displayName="Taakveld" ma:default="Alle taakgebieden" ma:format="Dropdown" ma:hidden="true" ma:internalName="Taakveld" ma:readOnly="false">
      <xsd:simpleType>
        <xsd:restriction base="dms:Choice">
          <xsd:enumeration value="Algemeen bestuur en inrichting organisatie"/>
          <xsd:enumeration value="Bedrijfsvoering en personeel"/>
          <xsd:enumeration value="Publieke informatie en registratie"/>
          <xsd:enumeration value="Burgerzaken"/>
          <xsd:enumeration value="Openbare orde en veiligheid"/>
          <xsd:enumeration value="Verkeer, vervoer en waterstaat"/>
          <xsd:enumeration value="Economische zaken"/>
          <xsd:enumeration value="Onderwijs"/>
          <xsd:enumeration value="Cultuur en recreatie"/>
          <xsd:enumeration value="Sociale voorzieningen en maatschappelijke dienstverlening"/>
          <xsd:enumeration value="Volksgezondheid en milieu"/>
          <xsd:enumeration value="Ruimtelijke ordening en volkshuisvesting"/>
          <xsd:enumeration value="Heffen belasten etc"/>
          <xsd:enumeration value="Alle taakgebieden"/>
        </xsd:restriction>
      </xsd:simpleType>
    </xsd:element>
    <xsd:element name="Procestype" ma:index="8" ma:displayName="Procestype" ma:default="16.1 Overeenkomsten aangaan [generiek]" ma:format="Dropdown" ma:hidden="true" ma:internalName="Procestype" ma:readOnly="false">
      <xsd:simpleType>
        <xsd:restriction base="dms:Choice">
          <xsd:enumeration value="0 Losse documenten"/>
          <xsd:enumeration value="1.1 Instellen en inrichten organisatie [generiek]"/>
          <xsd:enumeration value="1.1.1 Inrichten of wijzigen met een organisatie brede impact"/>
          <xsd:enumeration value="1.1.2 Gemeentewapen"/>
          <xsd:enumeration value="1.1.3 Wijziging inrichting BRP systeem"/>
          <xsd:enumeration value="1.2 Instellen en inrichten organisatie [generiek]"/>
          <xsd:enumeration value="2.1 Beleid en regelgeving opstellen [generiek]"/>
          <xsd:enumeration value="2.1.1 Beleid met een externe werking"/>
          <xsd:enumeration value="3.1 Plannen opstellen [generiek]"/>
          <xsd:enumeration value="3.1.1 Beleidsplan met externe werking"/>
          <xsd:enumeration value="3.1.2 Beheerplan"/>
          <xsd:enumeration value="3.1.3 Rampen(bestrijdings)plan"/>
          <xsd:enumeration value="3.1.4 Plan van aanpak jeugdhulp cliënt"/>
          <xsd:enumeration value="3.1.5 Plan van aanpak WMO cliënt"/>
          <xsd:enumeration value="3.1.6 (meerjaren)Begroting, perspectief-, voorjaars- en najaarsnota"/>
          <xsd:enumeration value="3.1.7 Onderzoeksprogramma"/>
          <xsd:enumeration value="3.1.8 Structuurvisie"/>
          <xsd:enumeration value="3.1.9 Ruilverkaveling"/>
          <xsd:enumeration value="4.1 Evaluatie uitvoeren [generiek]"/>
          <xsd:enumeration value="4.1.1 Evaluatie van beleid met externe werking"/>
          <xsd:enumeration value="4.1.2 Enquête door gemeenteraad"/>
          <xsd:enumeration value="4.1.3 Interne controle zonder financiële consequenties"/>
          <xsd:enumeration value="4.1.4 Onderzoek n.a.v. melding klokkenluider"/>
          <xsd:enumeration value="4.1.5 Onderzoeksrapport Rekenkamer"/>
          <xsd:enumeration value="4.1.6 Beoordeling arbeidsomstandigheden en personeel"/>
          <xsd:enumeration value="4.1.7 Vorderingen en eind(examen)resultaten primair, voortgezet of beroepsonderwijs"/>
          <xsd:enumeration value="4.1.8 Jaarrekening en financieel jaarverslag"/>
          <xsd:enumeration value="4.1.9 Jaarverslag"/>
          <xsd:enumeration value="5.1 Producten en diensten leveren [generiek]"/>
          <xsd:enumeration value="5.1.1 Product of dienst met financiële consequenties"/>
          <xsd:enumeration value="5.1.2 Gegevens uit de BRP"/>
          <xsd:enumeration value="5.1.3 Bescheiden afkomstig van de Nederlandse burgerlijke stand"/>
          <xsd:enumeration value="5.1.4 Reisdocument, identiteitsbewijs"/>
          <xsd:enumeration value="5.1.5 Reisdocument of identiteitsbewijs geldig voor 5 jaar of korter"/>
          <xsd:enumeration value="5.1.6 Rijbewijs"/>
          <xsd:enumeration value="5.1.7 Vaccinatie"/>
          <xsd:enumeration value="5.1.8 BCG-vaccinatie tegen tbc"/>
          <xsd:enumeration value="6.1 Verzoeken behandelen [generiek]"/>
          <xsd:enumeration value="6.1.1 Verzoek met financiële consequenties"/>
          <xsd:enumeration value="6.1.2 Intern verzoek om faciliteiten"/>
          <xsd:enumeration value="6.1.3 Informatieverzoek"/>
          <xsd:enumeration value="6.1.4 Adhesiebetuiging en/of motie"/>
          <xsd:enumeration value="6.1.5 Onderscheiding"/>
          <xsd:enumeration value="6.1.6 Predicaat Koninklijk / predicaat Hofleverancier"/>
          <xsd:enumeration value="6.1.7 Geheimhouding persoonsgegevens BRP"/>
          <xsd:enumeration value="6.1.8 Handhavingsverzoek"/>
          <xsd:enumeration value="6.1.9 Initiatief van burgers"/>
          <xsd:enumeration value="6.1.10 Initiatief van de ondernemingsraad"/>
          <xsd:enumeration value="6.1.11 Principeverzoek bestemmingsplan"/>
          <xsd:enumeration value="6.1.12 Verzoek tot stichten openbare school"/>
          <xsd:enumeration value="7.1 Aangiften behandelen [generiek]"/>
          <xsd:enumeration value="7.1.1 Verklaring onder eed of belofte"/>
          <xsd:enumeration value="7.1.2 Eerste inschrijving BRP of geboorteaangifte"/>
          <xsd:enumeration value="7.1.3 Gegevens met betrekking tot naam, geboorte, geslacht en afstamming"/>
          <xsd:enumeration value="7.1.4 Naamgebruik in BRP"/>
          <xsd:enumeration value="7.1.5 Huwelijk of geregistreerd partnerschap, echtscheiding of ontbinding"/>
          <xsd:enumeration value="7.1.6 Overlijdensmelding"/>
          <xsd:enumeration value="7.1.7 (her)Vestiging, adreswijziging (niet zijnde emigratie)"/>
          <xsd:enumeration value="7.1.8 Emigratie"/>
          <xsd:enumeration value="7.1.9 Opschorting persoonslijst BRP"/>
          <xsd:enumeration value="7.1.10 Beslissing om gegeven niet of ambtshalve op te nemen in BRP"/>
          <xsd:enumeration value="7.1.11 Bezit buitenlands reisdocument"/>
          <xsd:enumeration value="7.1.12 Vermissing reisdocument, wijziging gegevens reisdocument zover niet in reisdocumentenadministratie opgenomen"/>
          <xsd:enumeration value="7.1.13 Gegevens over het gezag over een minderjarige"/>
          <xsd:enumeration value="7.1.14 Probas-melding"/>
          <xsd:enumeration value="7.1.15 Beoordeling brondocumenten BRP"/>
          <xsd:enumeration value="7.1.16 Briefadres omzetting BRP"/>
          <xsd:enumeration value="7.1.17 Wijzing van Nederlands kiesrecht "/>
          <xsd:enumeration value="7.1.18 Wijzing van Europees kiesrecht "/>
          <xsd:enumeration value="7.1.19 Bezit, verkrijging, verlening en verlies van (bijzonder) Nederlanderschap of een niet-Nederlandse nationaliteit"/>
          <xsd:enumeration value="7.1.20 Gegevens over personen bij wie een reisdocument moet worden geweigerd of ingehouden"/>
          <xsd:enumeration value="7.1.21 Bescheiden tbv opmaken akte uit de Burgerlijke Stand"/>
          <xsd:enumeration value="8.1 Voorzieningen verstrekken [generiek]"/>
          <xsd:enumeration value="8.1.1 WMO voorziening"/>
          <xsd:enumeration value="8.1.2 Individuele jeugdhulp voorziening"/>
          <xsd:enumeration value="8.1.3 Vergoeding inrichting school"/>
          <xsd:enumeration value="8.1.4 Vergoeding huisvesting school"/>
          <xsd:enumeration value="8.1.5 Overige financiële voorziening  school"/>
          <xsd:enumeration value="8.1.6 Starterslening"/>
          <xsd:enumeration value="8.1.7 Subsidie"/>
          <xsd:enumeration value="8.1.8 Subsidie zonder verantwoordingsplicht"/>
          <xsd:enumeration value="8.1.9 Schuldhulptraject"/>
          <xsd:enumeration value="8.1.10 Huisvesting van statushouder"/>
          <xsd:enumeration value="8.1.11 Geneeskundige behandeling"/>
          <xsd:enumeration value="8.1.12 Jeugdgezondheidszorg"/>
          <xsd:enumeration value="8.1.13 Gezondheidszorg bij calamiteiten"/>
          <xsd:enumeration value="8.1.14 Gehandicaptenparkeerkaart"/>
          <xsd:enumeration value="8.1.15 Primair of voortgezet onderwijs"/>
          <xsd:enumeration value="9.1 Status toekennen [generiek]"/>
          <xsd:enumeration value="9.1.1 Tijdelijke status"/>
          <xsd:enumeration value="9.1.2 Status vermeld in BAG of WKPB"/>
          <xsd:enumeration value="9.1.3 Bestemmingsplan"/>
          <xsd:enumeration value="9.1.4 Delegatie en mandatering "/>
          <xsd:enumeration value="9.1.5 Herwaardering WOZ"/>
          <xsd:enumeration value="9.1.6 Afspraken omtrent binnengemeentelijke verstrekking van BRP-gegevens"/>
          <xsd:enumeration value="9.1.7 Indeling stemdistricten/kieskringen en stembureaus"/>
          <xsd:enumeration value="9.1.8 Permanente trouwlocatie"/>
          <xsd:enumeration value="9.1.9 Gemeentegrens, wijken en woongebieden"/>
          <xsd:enumeration value="9.1.10 Beheersverordening Wro en buitentoepassingsverklaring daarvan"/>
          <xsd:enumeration value="9.1.11 Aanwijzing ambtenaar voor afnemen verklaring onder eed of belofte i.h.k.v. de BRP"/>
          <xsd:enumeration value="9.1.12 Instelling markt"/>
          <xsd:enumeration value="10.1 Heffen [generiek]"/>
          <xsd:enumeration value="11.1 Toestemming verlenen [generiek]"/>
          <xsd:enumeration value="11.1.1 Toestemming voor een kortdurende activiteit of gebeurtenis"/>
          <xsd:enumeration value="11.1.2 Toestemming voor een afgebakende periode"/>
          <xsd:enumeration value="11.1.3 Melding activiteitenbesluit Milieubeheer of 8.40 Wet Milieubeheer, sloopmelding"/>
          <xsd:enumeration value="11.1.4 Melding bouwstoffenbesluit"/>
          <xsd:enumeration value="11.1.5 Toestemming met brondocumenten BAG"/>
          <xsd:enumeration value="11.1.6 Omgevingsvergunning voor activiteit milieu, bouw, sloop, monument, handelsreclame en strijdig gebruik en/of aanleg"/>
          <xsd:enumeration value="11.1.7 Toestemming voor peuterspeelzaal, kinderopvang en gastouders"/>
          <xsd:enumeration value="11.1.8 Ontheffing leerplicht"/>
          <xsd:enumeration value="11.1.9 Ontheffing kwalificatieplicht"/>
          <xsd:enumeration value="11.1.10 Ontheffing  verhoging grenswaarde geluidshinder"/>
          <xsd:enumeration value="11.1.11 Bodemonderzoek, archeologisch onderzoek of milieueffectrapportage van een gemeente of van een derde"/>
          <xsd:enumeration value="11.1.12 Omgevingsvergunning kappen met herplantplicht"/>
          <xsd:enumeration value="11.1.13 Financiële stukken van externe organen"/>
          <xsd:enumeration value="11.1.14 Toelating leerling tot school"/>
          <xsd:enumeration value="11.1.15 Vergunning leegstandswet"/>
          <xsd:enumeration value="11.1.16 Sanering tanks"/>
          <xsd:enumeration value="12.1 Toezien en handhaven [generiek]"/>
          <xsd:enumeration value="12.1.1 Hercontrole uitkering sociaal domein"/>
          <xsd:enumeration value="12.1.2 Hercontrole cliënt Wmo en/of jeugdhulp"/>
          <xsd:enumeration value="12.1.3 Leerplicht"/>
          <xsd:enumeration value="12.1.4 Kwalificatieplicht"/>
          <xsd:enumeration value="12.1.5 Financieel en contractueel toezicht"/>
          <xsd:enumeration value="12.1.6 Onderzoek i.h.k.v. de BRP"/>
          <xsd:enumeration value="12.1.7 Integriteitsonderzoek"/>
          <xsd:enumeration value="12.1.8 Gegevens over toegangscontrole, bezoekersregistratie"/>
          <xsd:enumeration value="12.1.9 Videocameratoezicht"/>
          <xsd:enumeration value="12.1.10 Controle realisatie omgevingsvergunning met brondocumenten BAG"/>
          <xsd:enumeration value="12.2 Toezien en handhaven [generiek]"/>
          <xsd:enumeration value="12.2.1 Doorlopende verplichting tot (niet) handelen"/>
          <xsd:enumeration value="12.2.2 Bodemsanering"/>
          <xsd:enumeration value="12.2.3 Tijdelijk huisverbod"/>
          <xsd:enumeration value="12.2.4 Gedwongen opname in psychiatrisch ziekenhuis"/>
          <xsd:enumeration value="12.2.5 Bestuurlijke boete"/>
          <xsd:enumeration value="12.2.6 Sanctie cliënt Wmo en/of jeugdhulp"/>
          <xsd:enumeration value="12.2.7 Verwijderde auto, fiets of vervoersmiddel"/>
          <xsd:enumeration value="12.2.8 Maatregelen in het kader van de publieke gezondheid gericht op gebouwen, goederen en vervoermiddelen"/>
          <xsd:enumeration value="13.1 Geschillen behandelen [generiek]"/>
          <xsd:enumeration value="13.1.1 Geschil met financiële consequenties"/>
          <xsd:enumeration value="13.1.2 Klacht afgehandeld via ombudsman"/>
          <xsd:enumeration value="13.1.3 Geschil met invloed op een te bewaren zaak"/>
          <xsd:enumeration value="13.1.4 Niet ontvankelijk geschil"/>
          <xsd:enumeration value="14.1 Openbare ruimte inrichten [generiek]"/>
          <xsd:enumeration value="14.1.1 Civieltechnisch werk"/>
          <xsd:enumeration value="14.1.2 (vaar)Weg"/>
          <xsd:enumeration value="14.1.3 Gedenkteken"/>
          <xsd:enumeration value="14.1.4 Bouw- en woonrijpmaken"/>
          <xsd:enumeration value="14.1.5 Gebouw en/of accommodatie"/>
          <xsd:enumeration value="14.1.6 Kunstobject in de openbare ruimte"/>
          <xsd:enumeration value="14.1.7 Aanwijzing- en/of waarschuwingsteken"/>
          <xsd:enumeration value="15.1 Onderhouden en repareren [generiek]"/>
          <xsd:enumeration value="15.1.1 Onderhoud met gevolgen voor het verdere beheer van het procesobject"/>
          <xsd:enumeration value="15.1.2 Monument"/>
          <xsd:enumeration value="15.1.3 Baggerslib verwerking en opslag"/>
          <xsd:enumeration value="15.1.4 Onderhoud van de BRP"/>
          <xsd:enumeration value="16.1 Overeenkomsten aangaan [generiek]"/>
          <xsd:enumeration value="16.1.1 Inkoopovereenkomst zonder contract of garantiebepalingen"/>
          <xsd:enumeration value="16.1.2 Samenwerkingsovereenkomst ten behoeve van de taakuitoefening van het orgaan"/>
          <xsd:enumeration value="16.1.3 Stedenband of jumelage"/>
          <xsd:enumeration value="16.1.4 Overdracht van onroerend goed, schenkingsovereenkomst"/>
          <xsd:enumeration value="16.1.5 Verzekering"/>
          <xsd:enumeration value="17.1 Personen aanstellen [generiek]"/>
          <xsd:enumeration value="17.1.1 Bestuurder, raadslid of burgerraadslid"/>
          <xsd:enumeration value="17.1.2 Lid onafhankelijke commissie "/>
          <xsd:enumeration value="17.3 Personen aanstellen [generiek]"/>
          <xsd:enumeration value="17.3.1 Bestuurder of raadslid"/>
          <xsd:enumeration value="18.1 Betalen en innen [generiek]"/>
          <xsd:enumeration value="18.1.1 Factuur omtrent onroerend goed"/>
          <xsd:enumeration value="18.3 Betalen en innen [generiek]"/>
          <xsd:enumeration value="18.3.1 Factuur omtrent onroerend goed"/>
          <xsd:enumeration value="19.1 Secretariaat voeren en gegevens administreren / verwerken [generiek]"/>
          <xsd:enumeration value="19.1.1 Gegevens met financiële consequenties"/>
          <xsd:enumeration value="19.1.2 Agenda bestuurder"/>
          <xsd:enumeration value="19.1.3 Uitkeringen van de Rijksoverheid"/>
          <xsd:enumeration value="19.1.4 Gegevens verwerkt in registers en basisadministraties zoals benoemd in bijlage 4"/>
          <xsd:enumeration value="19.1.5 Registratie van politieke partij"/>
          <xsd:enumeration value="19.1.6 Agenda, verslag en besluitenlijst van bestuurlijke besluitvorming"/>
          <xsd:enumeration value="19.1.7 Agenda, verslag en besluiten van onafhankelijke adviescommissie of Georganiseerd overleg"/>
          <xsd:enumeration value="19.1.8 Agenda, verslag en besluitenlijst van ambtelijke besluitvorming"/>
          <xsd:enumeration value="19.1.9 Agenda, verslag  van intern ambtelijk overleg"/>
          <xsd:enumeration value="19.1.10 Agenda, verslag  van bestuurlijk overleg met derden"/>
          <xsd:enumeration value="19.1.11 Agenda, verslag van ambtelijk overleg met derden"/>
          <xsd:enumeration value="19.1.12 Agenda, verslag van overleg met derden georganiseerd door derde"/>
          <xsd:enumeration value="19.1.13 Gegevens over personeelslid dat in aanraking komt met gevaarlijke stoffen"/>
          <xsd:enumeration value="19.1.14 Vervanging, migratie, conversie, vervreemding, overbrenging of metadatering van archieven"/>
          <xsd:enumeration value="19.1.15 Protocolleringsgegevens verstrekkingen BRP"/>
          <xsd:enumeration value="19.1.16 Melding infectieziekte"/>
          <xsd:enumeration value="19.1.17 Ondersteuningsverklaring kandidatenlijst"/>
          <xsd:enumeration value="19.1.18 Archiefvernietiging"/>
          <xsd:enumeration value="20.1 Informeren [generiek]"/>
          <xsd:enumeration value="20.1.1 Publicatie met historisch belang "/>
          <xsd:enumeration value="20.1.2 onlinecontent ten behoeve van externe communicatie"/>
          <xsd:enumeration value="20.1.3 Dienstverleningsaanbod"/>
          <xsd:enumeration value="20.1.4 Gegevens over woningstatistiek"/>
          <xsd:enumeration value="20.1.5 Intern rapport"/>
          <xsd:enumeration value="20.1.6 Sociaal maatschappelijk of economisch onderzoek"/>
          <xsd:enumeration value="20.1.7 Overige informatie met een langere geldigheidsduur"/>
          <xsd:enumeration value="21.1 Adviseren [generiek]"/>
          <xsd:enumeration value="21.1.1 Brandveiligheid- en brandpreventieadvies"/>
          <xsd:enumeration value="21.1.2 Vooroverleg omgevingsvergunning"/>
          <xsd:enumeration value="21.1.3 Sociaal-medisch advies"/>
          <xsd:enumeration value="22.1 Gebeurtenis organiseren [generiek]"/>
          <xsd:enumeration value="22.1.1 Plaatselijke plechtigheid en/of herdenking"/>
          <xsd:enumeration value="22.1.2 Verkiezing"/>
          <xsd:enumeration value="22.1.3 Referendum"/>
          <xsd:enumeration value="22.1.5 Bezoek van hoogwaardigheidsbekleder"/>
          <xsd:enumeration value="22.1.6 Bevolkingsonderzoek"/>
          <xsd:enumeration value="22.1.7 Opleiding omtrent rampenbestrijding of veiligheid"/>
          <xsd:enumeration value="23.1 Voorziening aanvragen [generiek]"/>
          <xsd:enumeration value="23.1.1 Europese subsidie"/>
          <xsd:enumeration value="23.1.2 Subsidie"/>
          <xsd:enumeration value="24.1 Toestemming vragen [generiek]"/>
          <xsd:enumeration value="24.1.1 Toestemming voor een kortdurende activiteit of gebeurtenis"/>
          <xsd:enumeration value="24.1.2 Archiefvernietiging"/>
          <xsd:enumeration value="25.1 Toezicht en handhaving ondergaan [generiek]"/>
          <xsd:enumeration value="25.1.1 Opgelegde sanctie"/>
          <xsd:enumeration value="25.1.2 Controle op de begroting"/>
          <xsd:enumeration value="25.1.3 Toezicht op scholen"/>
          <xsd:enumeration value="26.1 Betwisten [generiek]"/>
          <xsd:enumeration value="26.1.1 Geschil met financiële consequenties"/>
          <xsd:enumeration value="27.1 Status aanvragen [generiek]"/>
          <xsd:enumeration value="27.1.1 Status rijksmonument"/>
          <xsd:enumeration value="28.1 Product of dienst aanvragen [generiek]"/>
          <xsd:enumeration value="29.1 Aangifte doen [generiek]"/>
        </xsd:restriction>
      </xsd:simpleType>
    </xsd:element>
    <xsd:element name="Bronomgeving" ma:index="9" nillable="true" ma:displayName="Bronomgeving" ma:default="BEC Inkoop - 190101 - GERESERVEERD" ma:hidden="true" ma:internalName="Bronomgeving"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4B48F-CCD4-42D9-A73B-D1BB765BAE19}">
  <ds:schemaRefs>
    <ds:schemaRef ds:uri="http://schemas.microsoft.com/sharepoint/v3/contenttype/forms"/>
  </ds:schemaRefs>
</ds:datastoreItem>
</file>

<file path=customXml/itemProps2.xml><?xml version="1.0" encoding="utf-8"?>
<ds:datastoreItem xmlns:ds="http://schemas.openxmlformats.org/officeDocument/2006/customXml" ds:itemID="{8916C05D-BCFF-4A17-83B1-F6E4A75C72AF}">
  <ds:schemaRefs>
    <ds:schemaRef ds:uri="12ea201c-dc8e-410f-9091-38f9fa5d1543"/>
    <ds:schemaRef ds:uri="http://www.w3.org/XML/1998/namespace"/>
    <ds:schemaRef ds:uri="http://schemas.microsoft.com/office/2006/metadata/properties"/>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528e656d-4f2f-4f1b-a763-6ee946ea4b83"/>
    <ds:schemaRef ds:uri="59873cec-0eb1-470d-870a-b72f6ce2ef0d"/>
  </ds:schemaRefs>
</ds:datastoreItem>
</file>

<file path=customXml/itemProps3.xml><?xml version="1.0" encoding="utf-8"?>
<ds:datastoreItem xmlns:ds="http://schemas.openxmlformats.org/officeDocument/2006/customXml" ds:itemID="{5A6E6730-7330-4E9C-90A3-564443FADEE4}">
  <ds:schemaRefs>
    <ds:schemaRef ds:uri="http://schemas.microsoft.com/sharepoint/events"/>
  </ds:schemaRefs>
</ds:datastoreItem>
</file>

<file path=customXml/itemProps4.xml><?xml version="1.0" encoding="utf-8"?>
<ds:datastoreItem xmlns:ds="http://schemas.openxmlformats.org/officeDocument/2006/customXml" ds:itemID="{F22DE2C0-414A-4931-9912-7EA79D6CF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873cec-0eb1-470d-870a-b72f6ce2ef0d"/>
    <ds:schemaRef ds:uri="528e656d-4f2f-4f1b-a763-6ee946ea4b83"/>
    <ds:schemaRef ds:uri="12ea201c-dc8e-410f-9091-38f9fa5d1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56F1A9-3F3B-4E9C-B879-96FA382B9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4884BBD4.dotm</Template>
  <TotalTime>1</TotalTime>
  <Pages>5</Pages>
  <Words>1444</Words>
  <Characters>7942</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Gemeente Alphen aan den Rijn</Company>
  <LinksUpToDate>false</LinksUpToDate>
  <CharactersWithSpaces>9368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Inschrijfstaat</dc:title>
  <dc:creator>Huliselan</dc:creator>
  <cp:lastModifiedBy>boudewijn manuel</cp:lastModifiedBy>
  <cp:revision>2</cp:revision>
  <cp:lastPrinted>2019-08-27T13:18:00Z</cp:lastPrinted>
  <dcterms:created xsi:type="dcterms:W3CDTF">2019-11-06T11:59:00Z</dcterms:created>
  <dcterms:modified xsi:type="dcterms:W3CDTF">2019-11-06T11:59:00Z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3996f185-a647-4de8-8030-8f563b3b82c3</vt:lpwstr>
  </property>
  <property fmtid="{D5CDD505-2E9C-101B-9397-08002B2CF9AE}" pid="3" name="ContentTypeId">
    <vt:lpwstr>0x010100BEC55C395C3A4D439500036AD5EAA4130017B661F0AC83457A8AB050DC9D6208DE00E6B6EEDDE638584DAFEAE5B785FF8071</vt:lpwstr>
  </property>
  <property fmtid="{D5CDD505-2E9C-101B-9397-08002B2CF9AE}" pid="4" name="Jaar">
    <vt:lpwstr>1;#2019|dc204854-91f3-4ee1-9948-fc66bf60ba48</vt:lpwstr>
  </property>
  <property fmtid="{D5CDD505-2E9C-101B-9397-08002B2CF9AE}" pid="5" name="TaxKeyword">
    <vt:lpwstr/>
  </property>
  <property fmtid="{D5CDD505-2E9C-101B-9397-08002B2CF9AE}" pid="6" name="Organisatieonderdeel">
    <vt:lpwstr>2;#BEC|18db848a-7130-4f3d-8a09-02a244d861c9</vt:lpwstr>
  </property>
  <property fmtid="{D5CDD505-2E9C-101B-9397-08002B2CF9AE}" pid="7" name="Documentsoort">
    <vt:lpwstr>9;#Documentatie|c8b0bf0e-0b8a-4160-af31-b347f749c788</vt:lpwstr>
  </property>
  <property fmtid="{D5CDD505-2E9C-101B-9397-08002B2CF9AE}" pid="8" name="Teamtrefwoorden">
    <vt:lpwstr>8;#Interne vastlegging|89714822-3bdc-42a4-a917-19c2b7edd244</vt:lpwstr>
  </property>
</Properties>
</file>